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4F6D" w:rsidRPr="00850E40" w:rsidRDefault="00034F6D" w:rsidP="00713EC9">
      <w:pPr>
        <w:ind w:left="2160" w:firstLine="720"/>
        <w:rPr>
          <w:b/>
          <w:sz w:val="32"/>
          <w:lang w:val="bg-BG"/>
        </w:rPr>
      </w:pPr>
    </w:p>
    <w:p w:rsidR="00034F6D" w:rsidRDefault="00034F6D" w:rsidP="00713EC9">
      <w:pPr>
        <w:ind w:left="2160" w:firstLine="720"/>
        <w:rPr>
          <w:b/>
          <w:sz w:val="32"/>
        </w:rPr>
      </w:pPr>
    </w:p>
    <w:p w:rsidR="00713EC9" w:rsidRDefault="00713EC9" w:rsidP="00713EC9">
      <w:pPr>
        <w:ind w:left="2160" w:firstLine="720"/>
        <w:rPr>
          <w:b/>
          <w:sz w:val="32"/>
          <w:lang w:val="bg-BG"/>
        </w:rPr>
      </w:pPr>
      <w:r>
        <w:rPr>
          <w:b/>
          <w:sz w:val="32"/>
          <w:lang w:val="bg-BG"/>
        </w:rPr>
        <w:t xml:space="preserve">            </w:t>
      </w:r>
    </w:p>
    <w:p w:rsidR="00454CDE" w:rsidRPr="00713EC9" w:rsidRDefault="00713EC9" w:rsidP="00713EC9">
      <w:pPr>
        <w:ind w:left="2160" w:firstLine="720"/>
        <w:rPr>
          <w:b/>
          <w:sz w:val="32"/>
          <w:lang w:val="bg-BG"/>
        </w:rPr>
      </w:pPr>
      <w:r>
        <w:rPr>
          <w:b/>
          <w:sz w:val="32"/>
          <w:lang w:val="bg-BG"/>
        </w:rPr>
        <w:t xml:space="preserve">             </w:t>
      </w:r>
      <w:r w:rsidR="00454CDE" w:rsidRPr="00713EC9">
        <w:rPr>
          <w:b/>
          <w:sz w:val="32"/>
          <w:lang w:val="bg-BG"/>
        </w:rPr>
        <w:t>З А П О В Е Д</w:t>
      </w:r>
    </w:p>
    <w:p w:rsidR="00454CDE" w:rsidRPr="00850E40" w:rsidRDefault="005A2287" w:rsidP="005A2287">
      <w:pPr>
        <w:ind w:left="3600"/>
        <w:rPr>
          <w:b/>
          <w:lang w:val="bg-BG"/>
        </w:rPr>
      </w:pPr>
      <w:r w:rsidRPr="00CE78CA">
        <w:rPr>
          <w:lang w:val="bg-BG"/>
        </w:rPr>
        <w:t xml:space="preserve">   </w:t>
      </w:r>
      <w:r w:rsidR="00850E40">
        <w:rPr>
          <w:lang w:val="bg-BG"/>
        </w:rPr>
        <w:t xml:space="preserve">  </w:t>
      </w:r>
      <w:r w:rsidR="00454CDE" w:rsidRPr="00850E40">
        <w:rPr>
          <w:b/>
          <w:lang w:val="bg-BG"/>
        </w:rPr>
        <w:t>№</w:t>
      </w:r>
      <w:r w:rsidR="00850E40" w:rsidRPr="00850E40">
        <w:rPr>
          <w:b/>
          <w:lang w:val="bg-BG"/>
        </w:rPr>
        <w:t xml:space="preserve">  ПО – 09 – 721 - 1</w:t>
      </w:r>
    </w:p>
    <w:p w:rsidR="00454CDE" w:rsidRPr="00CE78CA" w:rsidRDefault="00850E40" w:rsidP="00BE4052">
      <w:pPr>
        <w:ind w:left="2880" w:firstLine="720"/>
        <w:rPr>
          <w:lang w:val="bg-BG"/>
        </w:rPr>
      </w:pPr>
      <w:r>
        <w:rPr>
          <w:lang w:val="bg-BG"/>
        </w:rPr>
        <w:t xml:space="preserve">     </w:t>
      </w:r>
      <w:r w:rsidR="00454CDE" w:rsidRPr="00CE78CA">
        <w:rPr>
          <w:lang w:val="bg-BG"/>
        </w:rPr>
        <w:t>София,</w:t>
      </w:r>
      <w:r>
        <w:rPr>
          <w:lang w:val="bg-BG"/>
        </w:rPr>
        <w:t xml:space="preserve">  24..09.</w:t>
      </w:r>
      <w:r w:rsidR="0023186B" w:rsidRPr="00CE78CA">
        <w:rPr>
          <w:lang w:val="bg-BG"/>
        </w:rPr>
        <w:t>201</w:t>
      </w:r>
      <w:r w:rsidR="00B54931">
        <w:t>9</w:t>
      </w:r>
      <w:r w:rsidR="0023186B" w:rsidRPr="00CE78CA">
        <w:rPr>
          <w:lang w:val="bg-BG"/>
        </w:rPr>
        <w:t>г.</w:t>
      </w:r>
      <w:r w:rsidR="006727E9" w:rsidRPr="00CE78CA">
        <w:rPr>
          <w:lang w:val="bg-BG"/>
        </w:rPr>
        <w:t xml:space="preserve">  </w:t>
      </w:r>
    </w:p>
    <w:p w:rsidR="00576362" w:rsidRPr="00CE78CA" w:rsidRDefault="00576362" w:rsidP="00576362">
      <w:pPr>
        <w:spacing w:line="360" w:lineRule="auto"/>
        <w:rPr>
          <w:lang w:val="bg-BG"/>
        </w:rPr>
      </w:pPr>
    </w:p>
    <w:p w:rsidR="005E5F37" w:rsidRDefault="00576362" w:rsidP="005E5F37">
      <w:pPr>
        <w:ind w:firstLine="708"/>
        <w:jc w:val="both"/>
        <w:rPr>
          <w:sz w:val="26"/>
          <w:szCs w:val="26"/>
        </w:rPr>
      </w:pPr>
      <w:r w:rsidRPr="00CE78CA">
        <w:rPr>
          <w:lang w:val="bg-BG"/>
        </w:rPr>
        <w:t xml:space="preserve">На основание чл.3, </w:t>
      </w:r>
      <w:r w:rsidR="008A1BBB" w:rsidRPr="00CE78CA">
        <w:rPr>
          <w:lang w:val="bg-BG"/>
        </w:rPr>
        <w:t>ал.</w:t>
      </w:r>
      <w:r w:rsidRPr="00CE78CA">
        <w:rPr>
          <w:lang w:val="bg-BG"/>
        </w:rPr>
        <w:t>4 от Устройствения правилник на областните дирекции “Земеделие”, в сила от 26.01.2010г., издаден от Министерството на земеделието и храни</w:t>
      </w:r>
      <w:r w:rsidR="007A06D3" w:rsidRPr="00CE78CA">
        <w:rPr>
          <w:lang w:val="bg-BG"/>
        </w:rPr>
        <w:t>те, обн.ДВ. бр.7/26.01.2010г</w:t>
      </w:r>
      <w:r w:rsidR="007A06D3" w:rsidRPr="004A35CC">
        <w:rPr>
          <w:lang w:val="bg-BG"/>
        </w:rPr>
        <w:t>.,</w:t>
      </w:r>
      <w:r w:rsidR="007A06D3" w:rsidRPr="004A35CC">
        <w:rPr>
          <w:lang w:val="ru-RU"/>
        </w:rPr>
        <w:t xml:space="preserve"> </w:t>
      </w:r>
      <w:r w:rsidRPr="004A35CC">
        <w:rPr>
          <w:lang w:val="bg-BG"/>
        </w:rPr>
        <w:t xml:space="preserve">посл. </w:t>
      </w:r>
      <w:r w:rsidR="00CA17DF" w:rsidRPr="004A35CC">
        <w:rPr>
          <w:lang w:val="bg-BG"/>
        </w:rPr>
        <w:t>изм. ДВ. бр.</w:t>
      </w:r>
      <w:r w:rsidR="00713EC9" w:rsidRPr="004A35CC">
        <w:rPr>
          <w:lang w:val="bg-BG"/>
        </w:rPr>
        <w:t xml:space="preserve"> </w:t>
      </w:r>
      <w:bookmarkStart w:id="0" w:name="OLE_LINK4"/>
      <w:bookmarkStart w:id="1" w:name="OLE_LINK5"/>
      <w:bookmarkStart w:id="2" w:name="OLE_LINK6"/>
      <w:r w:rsidR="00D66684">
        <w:rPr>
          <w:lang w:val="bg-BG"/>
        </w:rPr>
        <w:t>75 от 27 септември</w:t>
      </w:r>
      <w:bookmarkEnd w:id="0"/>
      <w:bookmarkEnd w:id="1"/>
      <w:bookmarkEnd w:id="2"/>
      <w:r w:rsidR="00D66684" w:rsidRPr="004A35CC">
        <w:rPr>
          <w:lang w:val="bg-BG"/>
        </w:rPr>
        <w:t xml:space="preserve"> </w:t>
      </w:r>
      <w:r w:rsidR="00CA17DF" w:rsidRPr="004A35CC">
        <w:rPr>
          <w:lang w:val="bg-BG"/>
        </w:rPr>
        <w:t>201</w:t>
      </w:r>
      <w:r w:rsidR="00713EC9" w:rsidRPr="004A35CC">
        <w:rPr>
          <w:lang w:val="bg-BG"/>
        </w:rPr>
        <w:t>6</w:t>
      </w:r>
      <w:r w:rsidR="00CA17DF" w:rsidRPr="004A35CC">
        <w:rPr>
          <w:lang w:val="bg-BG"/>
        </w:rPr>
        <w:t>г.</w:t>
      </w:r>
      <w:r w:rsidR="00713EC9" w:rsidRPr="004A35CC">
        <w:rPr>
          <w:lang w:val="bg-BG"/>
        </w:rPr>
        <w:t>,</w:t>
      </w:r>
      <w:r w:rsidR="00713EC9" w:rsidRPr="00713EC9">
        <w:rPr>
          <w:lang w:val="bg-BG"/>
        </w:rPr>
        <w:t xml:space="preserve"> </w:t>
      </w:r>
      <w:r w:rsidR="008F3A6E" w:rsidRPr="00CE78CA">
        <w:rPr>
          <w:lang w:val="bg-BG"/>
        </w:rPr>
        <w:t xml:space="preserve">чл.37в, ал.4 от Закона за собствеността и ползването на земеделските земи /ЗСПЗЗ/, чл.75а от Правилника за прилагане на ЗСПЗЗ и във връзка с доклад на комисия, назначена с моя </w:t>
      </w:r>
      <w:r w:rsidR="003C6878">
        <w:rPr>
          <w:lang w:val="bg-BG"/>
        </w:rPr>
        <w:t xml:space="preserve">заповед </w:t>
      </w:r>
      <w:r w:rsidR="005E5F37">
        <w:rPr>
          <w:sz w:val="26"/>
          <w:szCs w:val="26"/>
          <w:lang w:val="bg-BG"/>
        </w:rPr>
        <w:t xml:space="preserve">№ </w:t>
      </w:r>
      <w:r w:rsidR="00320F7F">
        <w:rPr>
          <w:sz w:val="26"/>
          <w:szCs w:val="26"/>
          <w:lang w:val="bg-BG"/>
        </w:rPr>
        <w:t>ПО-09-208/05.08.2019</w:t>
      </w:r>
      <w:r w:rsidR="005E5F37" w:rsidRPr="004A35CC">
        <w:rPr>
          <w:sz w:val="26"/>
          <w:szCs w:val="26"/>
          <w:lang w:val="bg-BG"/>
        </w:rPr>
        <w:t>г</w:t>
      </w:r>
      <w:r w:rsidR="00CA41E3" w:rsidRPr="004A35CC">
        <w:rPr>
          <w:sz w:val="26"/>
          <w:szCs w:val="26"/>
          <w:lang w:val="bg-BG"/>
        </w:rPr>
        <w:t>.</w:t>
      </w:r>
    </w:p>
    <w:p w:rsidR="00034F6D" w:rsidRPr="00034F6D" w:rsidRDefault="00034F6D" w:rsidP="005E5F37">
      <w:pPr>
        <w:ind w:firstLine="708"/>
        <w:jc w:val="both"/>
        <w:rPr>
          <w:sz w:val="26"/>
          <w:szCs w:val="26"/>
        </w:rPr>
      </w:pPr>
    </w:p>
    <w:p w:rsidR="008F3A6E" w:rsidRPr="00CE78CA" w:rsidRDefault="00C41B72" w:rsidP="005E5F37">
      <w:pPr>
        <w:ind w:left="2160" w:firstLine="720"/>
        <w:jc w:val="both"/>
        <w:rPr>
          <w:lang w:val="bg-BG"/>
        </w:rPr>
      </w:pPr>
      <w:r>
        <w:rPr>
          <w:b/>
          <w:lang w:val="bg-BG"/>
        </w:rPr>
        <w:t xml:space="preserve">   </w:t>
      </w:r>
      <w:r w:rsidR="0058230C">
        <w:rPr>
          <w:b/>
          <w:lang w:val="bg-BG"/>
        </w:rPr>
        <w:t xml:space="preserve">   </w:t>
      </w:r>
      <w:r w:rsidR="003813FC">
        <w:rPr>
          <w:b/>
          <w:lang w:val="bg-BG"/>
        </w:rPr>
        <w:t xml:space="preserve">   </w:t>
      </w:r>
      <w:r w:rsidR="00463733" w:rsidRPr="00CE78CA">
        <w:rPr>
          <w:b/>
          <w:lang w:val="bg-BG"/>
        </w:rPr>
        <w:t>О П Р Е Д Е Л Я</w:t>
      </w:r>
      <w:r w:rsidR="00463733" w:rsidRPr="00CE78CA">
        <w:rPr>
          <w:lang w:val="bg-BG"/>
        </w:rPr>
        <w:t xml:space="preserve"> </w:t>
      </w:r>
      <w:r w:rsidR="00463733" w:rsidRPr="00CE78CA">
        <w:rPr>
          <w:b/>
          <w:lang w:val="bg-BG"/>
        </w:rPr>
        <w:t>М</w:t>
      </w:r>
      <w:r w:rsidR="00463733" w:rsidRPr="00CE78CA">
        <w:rPr>
          <w:lang w:val="bg-BG"/>
        </w:rPr>
        <w:t>:</w:t>
      </w:r>
    </w:p>
    <w:p w:rsidR="008F3A6E" w:rsidRDefault="008F3A6E" w:rsidP="008F3A6E">
      <w:pPr>
        <w:ind w:firstLine="709"/>
        <w:jc w:val="center"/>
      </w:pPr>
    </w:p>
    <w:p w:rsidR="00034F6D" w:rsidRPr="00034F6D" w:rsidRDefault="00034F6D" w:rsidP="008F3A6E">
      <w:pPr>
        <w:ind w:firstLine="709"/>
        <w:jc w:val="center"/>
      </w:pPr>
    </w:p>
    <w:p w:rsidR="00E52E11" w:rsidRDefault="00E52E11" w:rsidP="005745ED">
      <w:pPr>
        <w:ind w:firstLine="720"/>
        <w:jc w:val="both"/>
      </w:pPr>
      <w:r w:rsidRPr="00CE78CA">
        <w:rPr>
          <w:lang w:val="bg-BG"/>
        </w:rPr>
        <w:t>Масивите за ползване /МП/</w:t>
      </w:r>
      <w:r w:rsidRPr="00CE78CA">
        <w:rPr>
          <w:lang w:val="ru-RU"/>
        </w:rPr>
        <w:t xml:space="preserve"> </w:t>
      </w:r>
      <w:r w:rsidRPr="00CE78CA">
        <w:rPr>
          <w:lang w:val="bg-BG"/>
        </w:rPr>
        <w:t>и имоти за ползване</w:t>
      </w:r>
      <w:r w:rsidR="00871654" w:rsidRPr="00CE78CA">
        <w:rPr>
          <w:lang w:val="bg-BG"/>
        </w:rPr>
        <w:t xml:space="preserve"> по  </w:t>
      </w:r>
      <w:r w:rsidR="00871654" w:rsidRPr="004A35CC">
        <w:rPr>
          <w:lang w:val="bg-BG"/>
        </w:rPr>
        <w:t>чл. 37в ал.</w:t>
      </w:r>
      <w:r w:rsidR="00713EC9" w:rsidRPr="004A35CC">
        <w:rPr>
          <w:lang w:val="bg-BG"/>
        </w:rPr>
        <w:t>2</w:t>
      </w:r>
      <w:r w:rsidR="00871654" w:rsidRPr="004A35CC">
        <w:rPr>
          <w:color w:val="FF0000"/>
          <w:lang w:val="ru-RU"/>
        </w:rPr>
        <w:t xml:space="preserve"> </w:t>
      </w:r>
      <w:r w:rsidR="00713EC9">
        <w:rPr>
          <w:lang w:val="ru-RU"/>
        </w:rPr>
        <w:t xml:space="preserve">  </w:t>
      </w:r>
      <w:r w:rsidR="00871654" w:rsidRPr="00CE78CA">
        <w:rPr>
          <w:lang w:val="bg-BG"/>
        </w:rPr>
        <w:t>от ЗСПЗЗ</w:t>
      </w:r>
      <w:r w:rsidRPr="00CE78CA">
        <w:rPr>
          <w:lang w:val="bg-BG"/>
        </w:rPr>
        <w:t>, разпределени в границите им съобразно, изготвеното</w:t>
      </w:r>
      <w:r w:rsidR="006655C6" w:rsidRPr="00CE78CA">
        <w:rPr>
          <w:lang w:val="bg-BG"/>
        </w:rPr>
        <w:t xml:space="preserve"> </w:t>
      </w:r>
      <w:r w:rsidR="005E5F37" w:rsidRPr="004A35CC">
        <w:rPr>
          <w:b/>
          <w:u w:val="single"/>
          <w:lang w:val="bg-BG"/>
        </w:rPr>
        <w:t>доброволно споразумение</w:t>
      </w:r>
      <w:r w:rsidR="005E5F37" w:rsidRPr="004A35CC">
        <w:rPr>
          <w:u w:val="single"/>
          <w:lang w:val="bg-BG"/>
        </w:rPr>
        <w:t xml:space="preserve"> за </w:t>
      </w:r>
      <w:r w:rsidR="005E5F37" w:rsidRPr="004A35CC">
        <w:rPr>
          <w:b/>
          <w:u w:val="single"/>
          <w:lang w:val="bg-BG"/>
        </w:rPr>
        <w:t>орна земя</w:t>
      </w:r>
      <w:r w:rsidR="005E5F37" w:rsidRPr="004A35CC">
        <w:rPr>
          <w:u w:val="single"/>
          <w:lang w:val="bg-BG"/>
        </w:rPr>
        <w:t xml:space="preserve"> </w:t>
      </w:r>
      <w:r w:rsidR="003361C6" w:rsidRPr="00CE78CA">
        <w:rPr>
          <w:lang w:val="bg-BG"/>
        </w:rPr>
        <w:t>за землището на с</w:t>
      </w:r>
      <w:r w:rsidR="0011621C">
        <w:t>.</w:t>
      </w:r>
      <w:r w:rsidR="002E3707">
        <w:rPr>
          <w:lang w:val="bg-BG"/>
        </w:rPr>
        <w:t>Литаково</w:t>
      </w:r>
      <w:r w:rsidRPr="00CE78CA">
        <w:rPr>
          <w:lang w:val="bg-BG"/>
        </w:rPr>
        <w:t xml:space="preserve">, общ. </w:t>
      </w:r>
      <w:r w:rsidR="0011621C">
        <w:rPr>
          <w:lang w:val="bg-BG"/>
        </w:rPr>
        <w:t>Ботевград</w:t>
      </w:r>
      <w:r w:rsidRPr="00CE78CA">
        <w:rPr>
          <w:lang w:val="bg-BG"/>
        </w:rPr>
        <w:t>,</w:t>
      </w:r>
      <w:r w:rsidRPr="002725F6">
        <w:rPr>
          <w:lang w:val="ru-RU"/>
        </w:rPr>
        <w:t xml:space="preserve"> </w:t>
      </w:r>
      <w:r w:rsidRPr="00CE78CA">
        <w:rPr>
          <w:lang w:val="bg-BG"/>
        </w:rPr>
        <w:t xml:space="preserve">ЕКАТТЕ </w:t>
      </w:r>
      <w:r w:rsidR="002E3707">
        <w:rPr>
          <w:lang w:val="bg-BG"/>
        </w:rPr>
        <w:t>43904</w:t>
      </w:r>
      <w:r w:rsidRPr="00CE78CA">
        <w:rPr>
          <w:lang w:val="bg-BG"/>
        </w:rPr>
        <w:t xml:space="preserve"> област </w:t>
      </w:r>
      <w:r w:rsidR="00D66684">
        <w:rPr>
          <w:lang w:val="bg-BG"/>
        </w:rPr>
        <w:t>София</w:t>
      </w:r>
      <w:r w:rsidRPr="00CE78CA">
        <w:rPr>
          <w:lang w:val="bg-BG"/>
        </w:rPr>
        <w:t>, за стопанската 201</w:t>
      </w:r>
      <w:r w:rsidR="003C6878">
        <w:rPr>
          <w:lang w:val="bg-BG"/>
        </w:rPr>
        <w:t>9</w:t>
      </w:r>
      <w:r w:rsidR="00EE2FF9" w:rsidRPr="00CE78CA">
        <w:rPr>
          <w:lang w:val="bg-BG"/>
        </w:rPr>
        <w:t xml:space="preserve"> – 20</w:t>
      </w:r>
      <w:r w:rsidR="003C6878">
        <w:rPr>
          <w:lang w:val="bg-BG"/>
        </w:rPr>
        <w:t>20</w:t>
      </w:r>
      <w:r w:rsidR="00871654" w:rsidRPr="00CE78CA">
        <w:rPr>
          <w:lang w:val="bg-BG"/>
        </w:rPr>
        <w:t xml:space="preserve"> </w:t>
      </w:r>
      <w:r w:rsidRPr="00CE78CA">
        <w:rPr>
          <w:lang w:val="bg-BG"/>
        </w:rPr>
        <w:t>година, както следва:</w:t>
      </w:r>
    </w:p>
    <w:p w:rsidR="00A73433" w:rsidRDefault="00A73433" w:rsidP="005745ED">
      <w:pPr>
        <w:ind w:firstLine="720"/>
        <w:jc w:val="both"/>
      </w:pPr>
    </w:p>
    <w:p w:rsidR="00A73433" w:rsidRPr="00A73433" w:rsidRDefault="00A73433" w:rsidP="005745ED">
      <w:pPr>
        <w:ind w:firstLine="720"/>
        <w:jc w:val="both"/>
      </w:pPr>
    </w:p>
    <w:tbl>
      <w:tblPr>
        <w:tblW w:w="1001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26"/>
        <w:gridCol w:w="960"/>
        <w:gridCol w:w="960"/>
        <w:gridCol w:w="975"/>
        <w:gridCol w:w="960"/>
        <w:gridCol w:w="975"/>
        <w:gridCol w:w="1060"/>
      </w:tblGrid>
      <w:tr w:rsidR="00A73433" w:rsidRPr="00A73433" w:rsidTr="00A73433">
        <w:trPr>
          <w:trHeight w:val="480"/>
        </w:trPr>
        <w:tc>
          <w:tcPr>
            <w:tcW w:w="412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3433" w:rsidRPr="00A73433" w:rsidRDefault="00A73433" w:rsidP="00A7343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Ползвател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3433" w:rsidRPr="00A73433" w:rsidRDefault="00A73433" w:rsidP="00A7343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Масив №</w:t>
            </w:r>
          </w:p>
        </w:tc>
        <w:tc>
          <w:tcPr>
            <w:tcW w:w="19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73433" w:rsidRPr="00A73433" w:rsidRDefault="00A73433" w:rsidP="00A7343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Имот с регистрирано правно основание</w:t>
            </w:r>
          </w:p>
        </w:tc>
        <w:tc>
          <w:tcPr>
            <w:tcW w:w="299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73433" w:rsidRPr="00A73433" w:rsidRDefault="00A73433" w:rsidP="00A7343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Имот по чл. 37в, ал. 3, т. 2 от ЗСПЗЗ</w:t>
            </w:r>
          </w:p>
        </w:tc>
      </w:tr>
      <w:tr w:rsidR="00A73433" w:rsidRPr="00A73433" w:rsidTr="00A73433">
        <w:trPr>
          <w:trHeight w:val="975"/>
        </w:trPr>
        <w:tc>
          <w:tcPr>
            <w:tcW w:w="412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3433" w:rsidRPr="00A73433" w:rsidRDefault="00A73433" w:rsidP="00A7343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№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3433" w:rsidRPr="00A73433" w:rsidRDefault="00A73433" w:rsidP="00A7343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Площ дка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3433" w:rsidRPr="00A73433" w:rsidRDefault="00A73433" w:rsidP="00A7343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№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3433" w:rsidRPr="00A73433" w:rsidRDefault="00A73433" w:rsidP="00A7343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Площ дка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3433" w:rsidRPr="00A73433" w:rsidRDefault="00A73433" w:rsidP="00A7343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Дължимо рентно плащане в лв.</w:t>
            </w:r>
          </w:p>
        </w:tc>
      </w:tr>
      <w:tr w:rsidR="00A73433" w:rsidRPr="00A73433" w:rsidTr="00A73433">
        <w:trPr>
          <w:trHeight w:val="270"/>
        </w:trPr>
        <w:tc>
          <w:tcPr>
            <w:tcW w:w="4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3433" w:rsidRPr="00A73433" w:rsidRDefault="00A73433" w:rsidP="00A7343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3433" w:rsidRPr="00A73433" w:rsidRDefault="00A73433" w:rsidP="00A7343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3433" w:rsidRPr="00A73433" w:rsidRDefault="00A73433" w:rsidP="00A7343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3433" w:rsidRPr="00A73433" w:rsidRDefault="00A73433" w:rsidP="00A7343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3433" w:rsidRPr="00A73433" w:rsidRDefault="00A73433" w:rsidP="00A7343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3433" w:rsidRPr="00A73433" w:rsidRDefault="00A73433" w:rsidP="00A7343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3433" w:rsidRPr="00A73433" w:rsidRDefault="00A73433" w:rsidP="00A7343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41150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8.400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41120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7.392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41168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6.828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41295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6.634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205.64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6.428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5.544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41154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5.376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41261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5.124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41253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41173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4.620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143.22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41250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41199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41248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3.780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117.18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41214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3.780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117.18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41113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41277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104.16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41276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104.16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41278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3.256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100.93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41208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3.091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41262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2.948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41296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2.948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41093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2.864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41232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2.649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41232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2.649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82.11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41172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41251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41275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78.12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41112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41294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77.84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41240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2.482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41288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2.378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41153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2.268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41215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41259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2.099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41293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2.083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64.57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41114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2.016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62.50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41092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62.32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41170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1.932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41213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1.932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41176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1.848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41268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41175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41212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41155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41233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41198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41169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41239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41260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41096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41292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50.34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41273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41274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41197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41270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46.87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41098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41177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44.05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41254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41119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41238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41237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41271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41272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41171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41291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1.134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35.17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34.31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41252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41252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66.31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41149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41195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41156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41151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41111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41111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41235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41236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41193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41193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41174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41118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41249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41267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41234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41269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41196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41097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41290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41211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41247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41289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41266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0.671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20.79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41094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41117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41121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41091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41095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0.448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13.89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41116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41284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41241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41282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9.74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41286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41283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0.291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9.03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41285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41301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41300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3.66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41279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41299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41299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0.022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41297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41298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41298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0.034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41280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0.019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41287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25023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4.648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144.10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25025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3.861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13041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25026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2.344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13042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1.827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56.63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13040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1.674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51.90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25024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1213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4.306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1211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3.165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98.12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1212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2.881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8.141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252.38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1227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2.667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82.67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1226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1.711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53.04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1214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3.071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34275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3.927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34198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3.875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34193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3.409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34119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3.275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34120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2.972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34045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2.916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34196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2.859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34273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2.857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34118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2.764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85.69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34270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2.174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67.41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34274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34123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34197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34086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1.952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34268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1.795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55.64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34281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1.776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34195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34121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46.49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34263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34087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40.67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34269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34122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34267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34125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34088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34114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34266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34272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34191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34271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34280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34116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34192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34117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18.71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34115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34199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34190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0.397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12.30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34113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34044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34127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34189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34265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34265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16.70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34188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34126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6.84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34291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0.185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5.75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34194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0.123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3.80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34128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3.50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34112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0.094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2.90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34262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34043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34186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0.035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0.028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34129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42008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34042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48071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7.552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48043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5.548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48049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4.916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152.38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48070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4.404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48073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3.908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121.16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48050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3.654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48055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2.923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48051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48072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48045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48054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48053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48044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48048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50.11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48046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48047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48034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48040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48066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48056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48057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48067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48042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48068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0.568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17.62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48074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48069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70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 ВИ ТРЕЙД ЕООД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1205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70"/>
        </w:trPr>
        <w:tc>
          <w:tcPr>
            <w:tcW w:w="4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ОБЩО за ползвателя (дка)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287.591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104.378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3235.71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32125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15.539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32100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6.972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32083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32080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3.780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117.18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32076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3.528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109.37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32131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2.756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32081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2.658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32079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78.12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32109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2.418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74.95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32112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2.391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32097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32099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32082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52.08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32077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32078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32110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32084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32084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0.882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27.35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32098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32101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32108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0.637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19.74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32103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32102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32113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32107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32123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32096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32106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32114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10137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9.744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10180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9.363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10183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4.834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10184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10134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10138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3.017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93.54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60052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3.453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60001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60006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3.139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60055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2.495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77.33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60051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60054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60053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52.08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60059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60060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60003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60002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60070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60058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60069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60068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60061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60061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0.966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29.95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60005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60050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27.99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60062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60063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60004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25.59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60064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6041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4.984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6042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6040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6038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3.864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3.703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9422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3.289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101.97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2.940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9420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9396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1.738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9371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9370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9369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9421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50.53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9379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9397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1.328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41.18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9399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9394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1.251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38.77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9366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1.172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36.34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9368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1.096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33.98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9380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9381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1.027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31.85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9367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9395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9398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9329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9339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9378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9372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9373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9377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9423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9374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9393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9375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0.252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7.81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9330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9328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0.179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5.54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0.168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5.21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9376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9331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9419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0.057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1.76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9326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24015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7.883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6.567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203.56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24033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5.670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5.443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24029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24030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3.835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118.87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24027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2.678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2.633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24023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2.470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24031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24028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1.983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24022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1.866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24016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1.787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24025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1.490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46.18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24017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24026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24038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24019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24037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0.932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28.88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24036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24035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24014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24011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24032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24021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24020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24.79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24018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24007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24012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24013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24034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24008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0.258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8.00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10196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5.459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169.23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10156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5.432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10193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104.16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10191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10161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10197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104.16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10152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3.257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10163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2.688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10149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10155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2.463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10194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2.352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10151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65.34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10164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15045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1.821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10159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1.813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10153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10158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10157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49.90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10198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49.67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10169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10170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15044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10162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10192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10199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15047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0.917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28.42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10167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10165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10166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10150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25.07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10202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10201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10160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10154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10154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12.69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15046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10190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42084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5.686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42066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3.554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110.17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42089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2.632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42086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42068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1.626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50.41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42088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42085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42156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42065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42064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42067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0.832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25.78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42071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42063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0.759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23.52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42087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42069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0.736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22.82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42090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42070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42072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42062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42025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0.143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4.45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42091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42026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0.061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1.90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48092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48088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3.627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48020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2.691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48017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2.341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48022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48089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48019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48019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3.67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48091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48021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48093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48016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48087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48023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48086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48090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48018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48094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12.56</w:t>
            </w:r>
          </w:p>
        </w:tc>
      </w:tr>
      <w:tr w:rsidR="00A73433" w:rsidRPr="00A73433" w:rsidTr="00A73433">
        <w:trPr>
          <w:trHeight w:val="270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БИСИ ИЕООД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48015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70"/>
        </w:trPr>
        <w:tc>
          <w:tcPr>
            <w:tcW w:w="4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ОБЩО за ползвателя (дка)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301.540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81.902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2538.97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БУЛФИН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48077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4.608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БУЛФИН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48059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3.654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БУЛФИН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48060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БУЛФИН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48032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2.324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БУЛФИН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48074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БУЛФИН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48030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1.776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55.04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БУЛФИН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48033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БУЛФИН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48076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БУЛФИН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48078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БУЛФИН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48058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БУЛФИН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48034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БУЛФИН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48031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БУЛФИН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48075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БУЛФИН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48073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13.30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БУЛФИН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48061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70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БУЛФИН ЕООД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48057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70"/>
        </w:trPr>
        <w:tc>
          <w:tcPr>
            <w:tcW w:w="4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ОБЩО за ползвателя (дка)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23.635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2.205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68.34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76017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3.227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76010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2.750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76008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2.409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74.69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76009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76016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1.433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44.42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76007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76018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76019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76015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22.91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10016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10019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4.941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10052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3.403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10017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10049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2.940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10074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2.024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62.73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10018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10051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10073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10073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1.178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36.53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10048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10050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10072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23087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16.379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11.606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4.704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23089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23091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23092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23093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23098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23094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23097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23095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23088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23084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23083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23198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23085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0.588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18.23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23090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23096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0.252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7.81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23082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23081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23086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23099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23075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9443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5.460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9444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5.460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9075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9086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2.947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9071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9091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2.451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9074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2.435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9087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2.309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9059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2.268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70.31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9069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67.70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9078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2.179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67.54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9055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9057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1.848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57.29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9045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1.812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9047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9058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9082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9044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9084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43.64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9037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1.390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43.08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9076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42.17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9060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9085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9073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9039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39.06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9088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9163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37.43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9080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9062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34.16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9083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1.092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33.85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9054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9048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9081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9090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0.922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28.58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9049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9068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9050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9051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9052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9035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9053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9079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0.668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20.72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9038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9065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9092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9066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9040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0.398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12.34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9034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0.397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12.31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9089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9.37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9033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9063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9064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0.174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5.39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9061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8062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6.321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195.94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8072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3.081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8073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2.440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8074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1.872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8083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8084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8087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8086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49.60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8088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8071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8085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8060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8089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8082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8070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0.559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17.33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8091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8090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8075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8063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8061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8061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13.11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8114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8092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8068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0.164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5.08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8081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8058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2.475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1.851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48012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48098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48008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1.072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33.24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48007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22.20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0.557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17.25</w:t>
            </w:r>
          </w:p>
        </w:tc>
      </w:tr>
      <w:tr w:rsidR="00A73433" w:rsidRPr="00A73433" w:rsidTr="00A73433">
        <w:trPr>
          <w:trHeight w:val="270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КО ЕООД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48011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70"/>
        </w:trPr>
        <w:tc>
          <w:tcPr>
            <w:tcW w:w="4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ОБЩО за ползвателя (дка)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181.193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42.728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1324.58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76026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6.985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76004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4.567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76025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78.12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76001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76024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50.10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76003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76023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10020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14.619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10047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10048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3.569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10076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2.798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10075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10019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10074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0.442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13.72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10046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23062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11.844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23019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11.104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23061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4.043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23166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23167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3.917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23016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2.406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23171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2.296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23063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2.226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23018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23169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65.10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23017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23064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23170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39.06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23168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39.06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23225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23220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32.25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23238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23237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23221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23236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5.808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3.492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108.25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3.466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9120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2.497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9192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2.479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9125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2.427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9199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2.396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9130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2.259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9193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2.245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9126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9142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9162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9194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9121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1.881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9190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9122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1.661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51.50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9198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1.535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47.60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9191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9214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40.31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9132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39.29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1.243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38.54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9146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9145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9133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9189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1.019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31.60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9177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31.25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9212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9213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9128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9128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0.053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9188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9136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9176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9178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9195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9180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9134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9179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9137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0.691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21.42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9129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9196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9161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9172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9143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9160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0.575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17.83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9127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9135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9174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0.554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17.17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9173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9139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9138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9197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9226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9144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9187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9159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9140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9111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9141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9181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0.193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5.98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9227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9175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9215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9216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9228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9217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9147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0.085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2.62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9219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9011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9182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9171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8132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2.894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89.72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2.893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89.68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8126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2.622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8129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65.10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8128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1.984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61.50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8133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1.888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8118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1.732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8134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8131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8119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8117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8127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0.729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22.61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8136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0.634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19.67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8116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8135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8098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8097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13.23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8115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8099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6.94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8111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8120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5.72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8096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0.155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4.82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8151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8150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1.85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8149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8148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0.019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60095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4.842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60084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60096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60085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60093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60229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0.757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23.47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60094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60097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70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ЕКО ЛЕНД ЕООД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60083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70"/>
        </w:trPr>
        <w:tc>
          <w:tcPr>
            <w:tcW w:w="4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lastRenderedPageBreak/>
              <w:t>ОБЩО за ползвателя (дка)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188.437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38.015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1178.46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ВЕСЕЛИН МИТКОВ ЦВЕТКОВ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31170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ВЕСЕЛИН МИТКОВ ЦВЕТКОВ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31171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ВЕСЕЛИН МИТКОВ ЦВЕТКОВ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31169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ВЕСЕЛИН МИТКОВ ЦВЕТКОВ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31161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ВЕСЕЛИН МИТКОВ ЦВЕТКОВ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31162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ВЕСЕЛИН МИТКОВ ЦВЕТКОВ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31163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ВЕСЕЛИН МИТКОВ ЦВЕТКОВ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31164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ВЕСЕЛИН МИТКОВ ЦВЕТКОВ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31165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0.157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4.88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ВЕСЕЛИН МИТКОВ ЦВЕТКОВ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31167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102.66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ВЕСЕЛИН МИТКОВ ЦВЕТКОВ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31169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ВЕСЕЛИН МИТКОВ ЦВЕТКОВ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31171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ВЕСЕЛИН МИТКОВ ЦВЕТКОВ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31166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39.06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ВЕСЕЛИН МИТКОВ ЦВЕТКОВ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31165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34.18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ВЕСЕЛИН МИТКОВ ЦВЕТКОВ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31174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ВЕСЕЛИН МИТКОВ ЦВЕТКОВ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31175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0.763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23.65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ВЕСЕЛИН МИТКОВ ЦВЕТКОВ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31176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ВЕСЕЛИН МИТКОВ ЦВЕТКОВ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31173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17.35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ВЕСЕЛИН МИТКОВ ЦВЕТКОВ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31170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ВЕСЕЛИН МИТКОВ ЦВЕТКОВ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31177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15.71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ВЕСЕЛИН МИТКОВ ЦВЕТКОВ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31168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ВЕСЕЛИН МИТКОВ ЦВЕТКОВ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31164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ВЕСЕЛИН МИТКОВ ЦВЕТКОВ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31163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0.290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9.00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ВЕСЕЛИН МИТКОВ ЦВЕТКОВ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31178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0.236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7.33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ВЕСЕЛИН МИТКОВ ЦВЕТКОВ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31181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ВЕСЕЛИН МИТКОВ ЦВЕТКОВ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31162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ВЕСЕЛИН МИТКОВ ЦВЕТКОВ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27020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ВЕСЕЛИН МИТКОВ ЦВЕТКОВ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32037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ВЕСЕЛИН МИТКОВ ЦВЕТКОВ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32036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ВЕСЕЛИН МИТКОВ ЦВЕТКОВ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32035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ВЕСЕЛИН МИТКОВ ЦВЕТКОВ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32038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ВЕСЕЛИН МИТКОВ ЦВЕТКОВ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32073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ВЕСЕЛИН МИТКОВ ЦВЕТКОВ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60093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ВЕСЕЛИН МИТКОВ ЦВЕТКОВ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60086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31.55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ВЕСЕЛИН МИТКОВ ЦВЕТКОВ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60097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ВЕСЕЛИН МИТКОВ ЦВЕТКОВ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24210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27.515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ВЕСЕЛИН МИТКОВ ЦВЕТКОВ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24212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12.128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ВЕСЕЛИН МИТКОВ ЦВЕТКОВ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24200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9.156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ВЕСЕЛИН МИТКОВ ЦВЕТКОВ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24196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6.720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ВЕСЕЛИН МИТКОВ ЦВЕТКОВ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24197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4.339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ВЕСЕЛИН МИТКОВ ЦВЕТКОВ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24198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3.948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ВЕСЕЛИН МИТКОВ ЦВЕТКОВ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24230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78.12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ВЕСЕЛИН МИТКОВ ЦВЕТКОВ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24206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ВЕСЕЛИН МИТКОВ ЦВЕТКОВ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24199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1.764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54.68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ВЕСЕЛИН МИТКОВ ЦВЕТКОВ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24231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1.517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47.03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ВЕСЕЛИН МИТКОВ ЦВЕТКОВ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24201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ВЕСЕЛИН МИТКОВ ЦВЕТКОВ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24207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ВЕСЕЛИН МИТКОВ ЦВЕТКОВ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24228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39.06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ВЕСЕЛИН МИТКОВ ЦВЕТКОВ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24148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ВЕСЕЛИН МИТКОВ ЦВЕТКОВ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24195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ВЕСЕЛИН МИТКОВ ЦВЕТКОВ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24202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ВЕСЕЛИН МИТКОВ ЦВЕТКОВ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24227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ВЕСЕЛИН МИТКОВ ЦВЕТКОВ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24223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ВЕСЕЛИН МИТКОВ ЦВЕТКОВ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24208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0.588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18.23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ВЕСЕЛИН МИТКОВ ЦВЕТКОВ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24209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15.62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ВЕСЕЛИН МИТКОВ ЦВЕТКОВ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24225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15.59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ВЕСЕЛИН МИТКОВ ЦВЕТКОВ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24226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ВЕСЕЛИН МИТКОВ ЦВЕТКОВ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24149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ВЕСЕЛИН МИТКОВ ЦВЕТКОВ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24204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ВЕСЕЛИН МИТКОВ ЦВЕТКОВ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24213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ВЕСЕЛИН МИТКОВ ЦВЕТКОВ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24147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ВЕСЕЛИН МИТКОВ ЦВЕТКОВ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24224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ВЕСЕЛИН МИТКОВ ЦВЕТКОВ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24146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1.87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ВЕСЕЛИН МИТКОВ ЦВЕТКОВ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24145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ВЕСЕЛИН МИТКОВ ЦВЕТКОВ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8157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6.294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ВЕСЕЛИН МИТКОВ ЦВЕТКОВ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8155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ВЕСЕЛИН МИТКОВ ЦВЕТКОВ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8192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4.623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ВЕСЕЛИН МИТКОВ ЦВЕТКОВ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8152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ВЕСЕЛИН МИТКОВ ЦВЕТКОВ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8153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ВЕСЕЛИН МИТКОВ ЦВЕТКОВ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8193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ВЕСЕЛИН МИТКОВ ЦВЕТКОВ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8195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3.352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103.90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ВЕСЕЛИН МИТКОВ ЦВЕТКОВ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8156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ВЕСЕЛИН МИТКОВ ЦВЕТКОВ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8121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2.396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ВЕСЕЛИН МИТКОВ ЦВЕТКОВ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8055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2.094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ВЕСЕЛИН МИТКОВ ЦВЕТКОВ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8162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ВЕСЕЛИН МИТКОВ ЦВЕТКОВ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8151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1.795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ВЕСЕЛИН МИТКОВ ЦВЕТКОВ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8163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1.761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ВЕСЕЛИН МИТКОВ ЦВЕТКОВ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8122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ВЕСЕЛИН МИТКОВ ЦВЕТКОВ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8053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ВЕСЕЛИН МИТКОВ ЦВЕТКОВ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8158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ВЕСЕЛИН МИТКОВ ЦВЕТКОВ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8120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1.496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46.36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ВЕСЕЛИН МИТКОВ ЦВЕТКОВ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8056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ВЕСЕЛИН МИТКОВ ЦВЕТКОВ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8119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ВЕСЕЛИН МИТКОВ ЦВЕТКОВ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8161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ВЕСЕЛИН МИТКОВ ЦВЕТКОВ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8159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31.31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ВЕСЕЛИН МИТКОВ ЦВЕТКОВ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8160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ВЕСЕЛИН МИТКОВ ЦВЕТКОВ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8054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ВЕСЕЛИН МИТКОВ ЦВЕТКОВ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8154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ВЕСЕЛИН МИТКОВ ЦВЕТКОВ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8167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ВЕСЕЛИН МИТКОВ ЦВЕТКОВ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8050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ВЕСЕЛИН МИТКОВ ЦВЕТКОВ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8194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ВЕСЕЛИН МИТКОВ ЦВЕТКОВ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8123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ВЕСЕЛИН МИТКОВ ЦВЕТКОВ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8052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0.675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20.93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ВЕСЕЛИН МИТКОВ ЦВЕТКОВ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8118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ВЕСЕЛИН МИТКОВ ЦВЕТКОВ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8051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ВЕСЕЛИН МИТКОВ ЦВЕТКОВ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ВЕСЕЛИН МИТКОВ ЦВЕТКОВ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8125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0.331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10.27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ВЕСЕЛИН МИТКОВ ЦВЕТКОВ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8126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ВЕСЕЛИН МИТКОВ ЦВЕТКОВ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8150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ВЕСЕЛИН МИТКОВ ЦВЕТКОВ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8164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ВЕСЕЛИН МИТКОВ ЦВЕТКОВ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8057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0.042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ВЕСЕЛИН МИТКОВ ЦВЕТКОВ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8190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70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ВЕСЕЛИН МИТКОВ ЦВЕТКОВ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8196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70"/>
        </w:trPr>
        <w:tc>
          <w:tcPr>
            <w:tcW w:w="4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ОБЩО за ползвателя (дка)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146.667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28.737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890.86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50050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8.283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50028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5.372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50046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50029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4.759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50024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4.367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50025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50032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50051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3.986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123.56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50049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3.660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50027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3.528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109.37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50048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3.265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50004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3.159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50034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3.087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50022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2.941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50033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2.940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50045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2.931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50052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2.631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81.57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50035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2.604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50030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50047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50012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50002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2.417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74.93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50031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2.352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50013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50023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50038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50010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2.048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63.49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50041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50003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43.77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50040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50011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50017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31.25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50018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50005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50021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50036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50042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24.77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50044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50001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50019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50043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0.659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20.44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50020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50016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50008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50039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0.546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16.93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50006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50014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13.02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50015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50007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48079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5.801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48028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3.997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48081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3.526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109.29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48062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2.923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2.686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48083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2.419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48083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24.96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48027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48085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1.836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48064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1.827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56.64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48065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48026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48084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48061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48025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48080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48082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48063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0.731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22.66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48029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22.47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48078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48030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0.146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4.52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48086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12.704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34228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8.850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42028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3.803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117.91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34238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42030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1.837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34237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42027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40.41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42035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42036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34229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0.977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30.29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42033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0.954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29.58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42029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28.34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34239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42032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42031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0.675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20.94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42062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42034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42060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0.587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18.19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42061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42059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42058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0.267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8.29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42057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0.233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7.21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42026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6.94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42037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42165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34235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0.097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3.01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42056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34227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34236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42063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8190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4.154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8184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2.920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90.52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8189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2.389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8171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2.276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8174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1.874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58.08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8188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1.786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8187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1.779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8183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1.737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53.84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8182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1.724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8185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8186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8173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1.146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35.51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8178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8177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31.05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8176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8180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0.853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26.43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8179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8181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8170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8172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21.91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8168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0.575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17.84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8175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8169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8306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8163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8166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8164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8165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8162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10190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8.466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10216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7.577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10144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6.891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10187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10171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10215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3.885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10147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3.826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10214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3.534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10181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3.528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10189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10178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78.12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10148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2.405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10188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2.212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10146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1.981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10145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1.980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10173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1.848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10179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10185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10172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1.176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36.46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10174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10175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10176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10177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15043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10142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10149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10143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15044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10170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9382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9314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3.166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9393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2.488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9312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9389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1.932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9383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9391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9313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9386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39.06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9392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9388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9387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9385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9325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9326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9390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9.94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9379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9328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0.241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7.48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9381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0.233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7.21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9380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9327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9378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9311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0.073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2.25</w:t>
            </w:r>
          </w:p>
        </w:tc>
      </w:tr>
      <w:tr w:rsidR="00A73433" w:rsidRPr="00A73433" w:rsidTr="00A73433">
        <w:trPr>
          <w:trHeight w:val="270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ВИЛИ ПЕТКОВА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9377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70"/>
        </w:trPr>
        <w:tc>
          <w:tcPr>
            <w:tcW w:w="4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ОБЩО за ползвателя (дка)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268.980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56.417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1748.92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68098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4.701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145.72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68062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68081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3.864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68095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3.457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68060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68038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2.938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68019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2.799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68037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2.688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68079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2.643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68109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68130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68097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68113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2.460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68131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2.337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68117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68063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1.777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68111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68119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68083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68016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68059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68020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68080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1.344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41.66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68118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68110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68123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36.71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68108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68035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1.158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35.90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68112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31.25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68058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68121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68122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68120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68061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68039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68082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68036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68064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68085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0.353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10.95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68132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9.57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68078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68034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68040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68107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68065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68124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68057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68105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68077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130.20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68104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68098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2.859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88.64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68107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2.772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68076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68025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68099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78.12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68032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68030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78.12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68065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2.490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68069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2.352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68066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68067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68075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1.848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68103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68100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68106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68078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68026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68124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68102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68034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68071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68022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1.259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39.03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68074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68027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31.28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68125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68029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68068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68028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68070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68023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68031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68033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68064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68126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0.653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20.25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68108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68123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0.496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15.37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68101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68073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13.02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68063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68079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68072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68127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78035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6.673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78026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6.416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78036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6.342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78037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5.901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78033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78031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78.13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78034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78.07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78029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78032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52.07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78030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78027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78028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68040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4.772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68092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4.284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68094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4.158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68089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68116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3.650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113.14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68011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68056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2.940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68134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2.795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68115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2.610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80.92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68051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68044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2.095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68114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1.956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68041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68048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68052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52.08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68012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68047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68047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0.093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2.88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68049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68095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68088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68058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68050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39.06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68090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68045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68093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68057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68054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68055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1.092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33.85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68132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1.088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33.72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68053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68113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68043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68042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68007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0.831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25.75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68133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68117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68131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68039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0.577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17.88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68091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68084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68087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68087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13.02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68008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12.82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68013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68085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0.319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9.88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68059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68046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70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Вал комерс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68083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70"/>
        </w:trPr>
        <w:tc>
          <w:tcPr>
            <w:tcW w:w="4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ОБЩО за ползвателя (дка)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218.492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49.265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1527.21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15200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15199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9.174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15123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5.445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15031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15030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3.696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15115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15021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2.649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82.13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15120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15022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15114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1.732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15023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15020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15029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15028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15174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0.756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23.43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15116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34049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10.578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8.782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272.23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34093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8.400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34088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6.228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34090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4.620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143.22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34089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34055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4.149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34065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4.078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34047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3.967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34064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34046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3.689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114.37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34056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3.444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106.78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34099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3.097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34072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2.940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34083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2.940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34054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34082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34061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1.781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55.21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34091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52.08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34052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52.08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34097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34073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34092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52.08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34063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34062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34057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1.528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47.37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34060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34059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34098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34050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34084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1.026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31.82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34058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28.64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34074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34048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34053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34071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0.773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23.96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34087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0.763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23.65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34107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34076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34077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34096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34078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34051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34086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34108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0.274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8.50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34070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34080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0.168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5.21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34079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0.168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5.21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34081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0.168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5.21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34094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60170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6.720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60138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5.880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60140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4.535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60162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3.768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60139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60156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2.627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60150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2.602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60159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60144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77.93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60148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2.470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60152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60158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65.10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60149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2.073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60145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60146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2.033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63.02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60142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60163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60147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60155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1.619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50.19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60133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60154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60135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60136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60137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60134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60168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60171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60143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60151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60165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60166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60169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60164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60160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60157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60161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60153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60167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54051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5.878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182.22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54042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4.582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54021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54039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4.027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124.84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54013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3.816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54035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54027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54041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54003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54029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3.263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54008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2.935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54016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54010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54033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54012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65.10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54052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1.906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59.10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54015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1.902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54022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54028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54006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52.08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54025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54007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54030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54031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54019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54024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54020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54026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54005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54011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54040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54004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54017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54018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54002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54009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54014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54034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54038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54048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54049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54050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54036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54047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54037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54046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54045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54044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54043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54053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0.527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16.33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54023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54056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41084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10.248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41178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4.782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41033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4.695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41085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4.284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41177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4.119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127.70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41032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41179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3.577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41082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41184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41034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3.242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41147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41148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41081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2.772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85.93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41144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78.12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41083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41126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41079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2.403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41036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41134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65.10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41142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41133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1.935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41145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41137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41136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41146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41130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41086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41031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41139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41182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41035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41181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1.585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49.15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41138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41131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41180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41143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41128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39.06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41125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41028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41027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41135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41030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41029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41025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41132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41127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41129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41123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41088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41080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41121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41183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41091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41140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41141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41087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41026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41090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12.52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41089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34208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7.203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34213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5.731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5.725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42017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5.712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177.07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42015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4.953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153.55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42076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42020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34256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3.553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42018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104.16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42080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34247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3.125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34211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34250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2.939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42074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2.909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42016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2.772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34251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42019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78.11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42082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2.493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77.28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42012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2.491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77.23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34248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2.426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34239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2.357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42022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42075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34214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34249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42072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2.061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34241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1.989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34108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1.985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34112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1.841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57.06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42021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1.729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53.60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34212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34261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34262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34107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42077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34222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34233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34254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34253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42078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34111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1.497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46.40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34255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34221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1.441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44.68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34232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1.354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41.97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34260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34244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42014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34242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34257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1.144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35.47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34263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34258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1.064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33.00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34246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34259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0.985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30.54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42023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34207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42011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26.20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34219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34215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34245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34218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34223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0.832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25.79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42073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34252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0.756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23.42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34240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0.751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23.29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34238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34243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0.519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16.08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34113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34216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0.446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13.84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0.437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13.54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0.398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12.34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42161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42008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42007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34220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0.255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7.90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42162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0.252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7.81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34114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42025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6.18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42071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34217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3.49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42084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42083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42026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0.047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42013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24123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17.319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24213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12.067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24182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6.217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192.73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24155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4.620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23208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4.425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24159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4.337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24149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4.325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24212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4.308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24219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24160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3.696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24210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3.453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24163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104.16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24181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104.16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24183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3.192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98.95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24184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2.940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91.14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24214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24222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2.255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24195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24161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23207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24201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24203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65.10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24177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65.10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24202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1.989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23196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1.957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24234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1.846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57.23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1.803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24220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1.764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24180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24221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52.08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24158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52.08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24216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24154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52.08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24217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24215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24157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46.87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24162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1.441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44.67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1.383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42.87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24179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24237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39.06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23212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39.06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24187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24218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39.06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23199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24164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23216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23213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31.25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24178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31.25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24165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24190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24191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24176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23215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24188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24189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24233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180001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24194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24192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24125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23217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24174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0.774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23.99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24204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23211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23214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24166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24173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24172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23218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24153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24151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24167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12.08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24168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24169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24150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0.252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7.81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24235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24236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24170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24171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6.20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24126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23194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24211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24185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24122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51034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9.693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51033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7.721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51063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5.123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51040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51021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4.244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131.57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51066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3.936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51029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51029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3.800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117.80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51045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3.696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51065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3.695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51062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3.612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51061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51060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51036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3.288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51048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2.934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90.95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51047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2.902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51089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2.479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51030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51031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51077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51044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65.10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51160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51037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1.810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51076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51058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51055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52.08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51056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52.08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51053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51054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46.87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51067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1.455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45.09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51064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51059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51035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1.231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38.17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51041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1.217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37.73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51050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51049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28.30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51070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51043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51028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51046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51051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22.90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51071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51032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51032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1.784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55.30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51052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51088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51014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6.59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51042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51068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51074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0.148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4.59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51020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51019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0.081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51012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51075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15175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7.056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15129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4.644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15126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3.689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15198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15197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15169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2.688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15196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78.12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15122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2.484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15019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2.434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15128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2.202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68.27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15201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65.72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15202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2.067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64.09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15146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1.996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15127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1.931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15194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1.848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15180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15125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15195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15179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15074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15192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1.357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42.05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15015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15191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15013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15014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15011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15012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15144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0.357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11.05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15142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15145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15143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15140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15008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2.60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2.60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15007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2.60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15141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15139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0.027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53013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4.586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142.15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53015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3.245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53011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1.910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53006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1.444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44.77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53010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53016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53007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53003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53002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53018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0.619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19.18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53019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53022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53021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0.253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7.85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53020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53001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53027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0.463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14.35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53025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0.322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9.98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53026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70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ГЕОРГИ ИВАНОВ ГЕОРГИЕВ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53024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0.255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7.91</w:t>
            </w:r>
          </w:p>
        </w:tc>
      </w:tr>
      <w:tr w:rsidR="00A73433" w:rsidRPr="00A73433" w:rsidTr="00A73433">
        <w:trPr>
          <w:trHeight w:val="270"/>
        </w:trPr>
        <w:tc>
          <w:tcPr>
            <w:tcW w:w="4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ОБЩО за ползвателя (дка)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751.590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211.909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6569.19</w:t>
            </w:r>
          </w:p>
        </w:tc>
      </w:tr>
      <w:tr w:rsidR="00A73433" w:rsidRPr="00A73433" w:rsidTr="00A73433">
        <w:trPr>
          <w:trHeight w:val="270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ДРАГАН МИТКОВ ДРАГАНОВ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24238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51.844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70"/>
        </w:trPr>
        <w:tc>
          <w:tcPr>
            <w:tcW w:w="4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ОБЩО за ползвателя (дка)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51.844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0.000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0.00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5008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6.327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196.13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5015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5.732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3.932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5014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3.619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5011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3.596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111.48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5017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3.291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5012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3.246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5019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3.193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5020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5013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2.425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2.379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73.75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5016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1.835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5018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5007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1.066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33.03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5029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3.134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5031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5032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3.076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5034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2.327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5028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5033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5035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0.953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29.54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5027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5030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5025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0.217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6.74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5026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21032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22018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78.12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22001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67.70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22002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21034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21033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22016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21046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22011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21045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22006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22005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22012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22017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0.336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10.42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21040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22003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0.252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7.81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21042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21044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22023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22019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0.168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5.21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22020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21041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21035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0.168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5.21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22010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22013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22022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21037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2.60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22009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2.60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21043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22014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2.60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22015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2.60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22007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2.60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22008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21036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2.60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21038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22004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22021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2.60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21039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20128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4.189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20039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1.428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44.27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20149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20135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20152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0.922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28.58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20053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20139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20051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20042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20050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20143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20148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20150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15.62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20129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20055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20145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20141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20022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20136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20023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20052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20029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20140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20130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0.248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7.70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20032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20034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20041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20035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20033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0.168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5.21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20144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0.167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5.19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0.167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5.18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20131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20133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20134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20028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20151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0.142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4.41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20153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0.126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3.91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20154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20030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20036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20137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2.60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20031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20025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20026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20138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20147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20142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0.083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20132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20146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0.082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6066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2.747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85.17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6061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2.368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6060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2.284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70.79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6062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50.00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6064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6067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6063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25.59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6065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6068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6059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6069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6052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7.862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6023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6.300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4.871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3.528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109.37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6055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6057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2.910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6025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6056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2.334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72.34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6054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1.909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6007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1.665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51.62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6053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6044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4.697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6049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2.677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6050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6045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6046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6047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6048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6034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6032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6033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6031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34035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4.704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34295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4.452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138.01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34028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34033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34034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2.268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34024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34026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34025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34137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34029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34139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34133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34138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34132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34032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0.168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5.21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34030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34031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34125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34131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34127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34130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34128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0.097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3.02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34129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0.093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2.89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34126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0.058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1.81</w:t>
            </w:r>
          </w:p>
        </w:tc>
      </w:tr>
      <w:tr w:rsidR="00A73433" w:rsidRPr="00A73433" w:rsidTr="00A73433">
        <w:trPr>
          <w:trHeight w:val="270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ЕМИЛ ВЕСЕЛИНОВ ПЕТРОВ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6058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3.089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70"/>
        </w:trPr>
        <w:tc>
          <w:tcPr>
            <w:tcW w:w="4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ОБЩО за ползвателя (дка)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171.123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46.421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1439.05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51161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4.373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51081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51098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1.344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41.66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51099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51097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0.762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23.61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51080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15.62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51100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10123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18.921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10136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5.076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10135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4.869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10131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10132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10127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10125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10134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10126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10128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10130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10129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10076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11.607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10113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8.470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6.719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10091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6.300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10097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5.880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10093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5.794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10087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10115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3.148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10122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2.961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10096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2.940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10072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10074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2.574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79.79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78.12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10067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2.478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10107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2.476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10117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2.436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10116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2.351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10095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2.310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10094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2.308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71.55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10081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10066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2.098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10077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1.960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60.77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10063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1.764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10069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1.726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1.674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51.88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10064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1.572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48.75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10071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10073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10073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1.341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41.56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10065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10119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10088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39.06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10098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39.06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10099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1.256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38.94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10075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10114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10082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10089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10061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10070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10068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10084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10090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10092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10111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10112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10085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10121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10120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10079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10078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10080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10118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10212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0.294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9.10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10083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10147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10086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0.190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5.89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10144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10149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10145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10146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10148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10152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10156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10151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0.076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2.37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10155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10157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0.049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10153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10150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0.031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10154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10154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42143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28.536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51009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9.049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51011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5.735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51010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5.398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51005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4.620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42109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3.854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119.46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51001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3.780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117.18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51012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3.750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42112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3.548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42108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42111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2.940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51004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2.940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42145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2.938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42106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2.640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42047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2.627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81.45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51013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78.12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42148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42110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2.269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70.33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42142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51017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2.088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64.73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42107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1.757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54.46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51002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42115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51019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1.533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47.54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51003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51008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42144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51016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51015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42138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42116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31.25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42105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0.853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26.43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42137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42137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13.02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42118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42140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42141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42135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42117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42150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42139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42136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51006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0.838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25.99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51007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42104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51014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0.757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23.47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42134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0.756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23.44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42119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0.671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20.79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51018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42128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42133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15.62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42149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42149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0.147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4.56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42164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42129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42132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42123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42124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13.02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42130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42131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13.02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42122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12.81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42121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42114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0.336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10.42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42127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51033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42045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42113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42126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51020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42103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0.187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5.80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42102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0.137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4.24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42048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42120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0.074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2.29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42101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42044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42100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42152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1.985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42153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1.536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47.63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1584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31.51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1691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70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ИВА АНАСТАСОВА ПЕТКОВА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70"/>
        </w:trPr>
        <w:tc>
          <w:tcPr>
            <w:tcW w:w="4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ОБЩО за ползвателя (дка)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268.431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53.600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1661.60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15153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15.762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15153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20.611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638.94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15158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4.536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15146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15165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15131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15173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3.257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15171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2.940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15130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15154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2.688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15150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15139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2.493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77.29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15172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2.352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72.91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15142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1.984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15160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1.932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15137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1.932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59.89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15147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1.774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15162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15159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15170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52.08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15148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15140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15156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15144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47.26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15163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46.87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15157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15168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15129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15155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15166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39.06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15149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15141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15132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15138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15161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15133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15152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15164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15143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15135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15145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15134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15134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15.62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15151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15128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9.85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15127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15136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15126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33065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3.341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103.56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33045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33009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33073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2.493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33054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2.348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33015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33070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2.089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33026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2.071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64.19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33040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2.061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63.89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33068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33037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1.989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33056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1.932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33062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1.924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33047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1.921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33019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1.911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33020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1.899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58.86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33067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1.839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33038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1.808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33032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1.805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33049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33033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33021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33016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1.552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48.13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33030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46.56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33069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33023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1.388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43.01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33042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33074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33044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33055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33063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33031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33043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1.069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33.12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33018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33048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33053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33001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33010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33036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33025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0.856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26.53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33071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33008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33017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33059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33066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0.838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25.97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33061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33064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0.831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25.75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33072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33039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33035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33029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33060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33034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33057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33024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33006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33014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0.588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18.23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33028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0.458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14.20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33013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33052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33011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13.02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33027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33046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33012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0.336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10.42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33002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33058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33005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0.236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7.32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33050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33050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6.48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33007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33051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60206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60216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3.002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93.05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60217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2.561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79.40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60207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78.12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60218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78.06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60208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1.848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60210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60209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60215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60211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39.06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60205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60201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60200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1.178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36.53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60202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60212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60203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60204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60213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0.632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19.60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60214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108011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108012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42049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6.384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42047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6.112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189.48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42152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5.365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42153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42157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42089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4.424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42096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34228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3.704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42154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42090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3.290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42097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3.276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42165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3.197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42106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42156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2.681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42036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2.650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42104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42099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42055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2.351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42048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2.263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42042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42145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42050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1.764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42043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42039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42054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42040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42041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52.08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42053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42155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42098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42105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1.667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51.69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42056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42057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1.447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44.87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42035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42100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1.333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41.32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42143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42101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42038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39.06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42147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42148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42102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37.42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42086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42146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42088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42044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42060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1.093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33.89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42052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42103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1.073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33.26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42107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1.015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31.47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42051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31.25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42108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42058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0.993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30.77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42037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42093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42059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42062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42095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42061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42091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42092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42066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0.582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18.03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42063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0.574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17.80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42033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0.558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17.29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42094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42064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42034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42087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42065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42030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42109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0.346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10.74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42085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42032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42031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0.234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7.24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42084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42029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2.61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42045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42028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23244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23243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8.145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23225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8.113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23138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5.782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23139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5.293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164.08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24095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23136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3.864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24039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24122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3.563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23135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24092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24040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3.037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94.15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24074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23222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23237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23134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78.12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23133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23236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2.389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24118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2.352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72.91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24096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1.921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24117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1.764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54.68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24114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1.764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23221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1.703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24125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23223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23158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23137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24205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24090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52.08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24094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1.679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52.05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24115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1.428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44.27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24113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24079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24091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39.06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24119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1.176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36.46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24123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23238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24076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1.034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32.05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24121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31.25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24075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24120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31.25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23239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23240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24126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24116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24093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24078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24066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0.767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23.76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24068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0.672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20.83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24071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24073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0.672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20.83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24067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0.672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20.83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23157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23162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23217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23216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23156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23154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0.563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17.45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23164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0.546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16.94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24089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23218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23163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23153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13.02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23143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13.02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23142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11.78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23160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0.358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11.10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24041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23144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23145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0.336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10.42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23132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24127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23155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0.252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7.81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24070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0.252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7.81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23131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23159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6.51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24072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0.168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5.21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23147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23148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24069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0.168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5.21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23150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23146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0.168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5.21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23165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41255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5.880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41256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5.874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41215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5.101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41223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41219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2.940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41217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2.688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41220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41189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41218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2.268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41190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67.70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41192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41185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41279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2.069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41257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1.932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59.89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41230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1.932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41186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41187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52.08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41191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41258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41229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41225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41231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39.06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41254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41227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41259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41226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41216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41228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41188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0.672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20.83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41280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18.70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41281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0.451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13.97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41222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41221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41178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41177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6.76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41179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41232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41232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0.178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5.52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41181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0.095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2.93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41182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41180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41282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0.065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2.03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41283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2390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3.629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2391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2151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2.910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2157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2.692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2152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2153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2155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2155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22.02</w:t>
            </w:r>
          </w:p>
        </w:tc>
      </w:tr>
      <w:tr w:rsidR="00A73433" w:rsidRPr="00A73433" w:rsidTr="00A73433">
        <w:trPr>
          <w:trHeight w:val="270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ЙОАН ГЕОРГИЕВ ИВАНОВ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2154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0.224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6.94</w:t>
            </w:r>
          </w:p>
        </w:tc>
      </w:tr>
      <w:tr w:rsidR="00A73433" w:rsidRPr="00A73433" w:rsidTr="00A73433">
        <w:trPr>
          <w:trHeight w:val="270"/>
        </w:trPr>
        <w:tc>
          <w:tcPr>
            <w:tcW w:w="4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ОБЩО за ползвателя (дка)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440.408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136.540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4232.74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8.395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10058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6.671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10056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2.352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10057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1.848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10007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1.764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10067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10011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10066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10069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10068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10013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10012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0.189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5.87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10055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10055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0.081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23012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8.037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23070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4.368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104.16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23071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23242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23011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2.856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23074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23139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78.06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23072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23073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23098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23132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1.801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23130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23007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52.08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23008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23077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23076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23075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23080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23079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23131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23078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23140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23141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13.02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23099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23161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0.077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2.39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23142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9044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7.861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9032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4.620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3.853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9023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3.528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9045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3.227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9018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9095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2.497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9096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2.473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2.424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9020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9031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9015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1.845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9077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9022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9028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9061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9027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9108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9207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44.04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9062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43.96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9091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9019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40.75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9093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37.63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9090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1.178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36.52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9065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9063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9030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9021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9035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9041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9029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9025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9034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0.695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21.54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9033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9112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9064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0.582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18.05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9089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0.538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16.67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9016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9072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9037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0.290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9.00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9092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9113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9208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9026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9040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0.022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9017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8028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2.328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72.17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8030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8031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8020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2.093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8318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1.966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60.94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8041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8046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1.807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8018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46.87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8019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1.351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41.88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8021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8045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8042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8043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8029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8044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8011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8012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0.831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25.76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8017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21.07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8016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0.594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18.43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8022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0.432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13.39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8013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8040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8027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8026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8014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8023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0.188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5.82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0.182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5.65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0.136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4.22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8015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0.119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3.69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8047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3.44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8008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48095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4.397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48013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3.923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48094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3.877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120.19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48014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3.218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48015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2.445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1.996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42012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1.709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52.97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1.653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51.24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34268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1.565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48.52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42008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34270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31.23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42011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31.09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34267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34269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42007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34273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34272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42014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42015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9.93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42013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34266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70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КОНСТАНТИН ХРИСТОВ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34274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70"/>
        </w:trPr>
        <w:tc>
          <w:tcPr>
            <w:tcW w:w="4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lastRenderedPageBreak/>
              <w:t>ОБЩО за ползвателя (дка)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185.520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40.281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1248.72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60071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4.650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60075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4.562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60074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2.294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60073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1.999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60072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1.997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60070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60069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60078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60078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8222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4.190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129.90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8223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4.185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4.182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129.64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8218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8217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2.394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8221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2.096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8219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1.964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8220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8237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8238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8236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8235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13.02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8234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10020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7.742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10021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6.360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10046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4.314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10044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10077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2.744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85.06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10045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10076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10078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10079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23192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9.304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23193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8.584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23051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5.880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182.28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23196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5.424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23038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23194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2.651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23048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23039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46.87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23040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23045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1.428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44.27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23044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23059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34.12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23060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1.092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33.85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1.090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33.79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23041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23042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23043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23037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0.722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22.37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23046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0.252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7.81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9276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7.073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9337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3.994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9293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3.601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9283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2.785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9285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2.720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9275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2.667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82.67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9349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2.604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9286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2.489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9350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2.398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9348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2.352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72.90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9281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65.77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9347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1.932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59.89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9289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1.907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59.11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9282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1.822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56.49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9274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1.766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54.75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9287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9338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1.679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9359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1.662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51.51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9358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9346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9355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9336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9345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1.353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41.95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9342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9360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9151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9314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9295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1.026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31.82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9273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9277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9357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9344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9288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9280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0.826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25.61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9351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9279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9278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9343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9352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9248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9335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9259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9260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9249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9317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0.335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10.38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9311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9.79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9339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9320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0.252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7.81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9319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9362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9236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9341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9321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9261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9318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0.183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5.67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9340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9258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9252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0.168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5.21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9251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9250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9256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9257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9235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9290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2.60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9316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2.60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9253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2.60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9315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2.60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9322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9334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0.041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9247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0.037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9354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0.037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34112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4.199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130.16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34114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34113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34118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65.19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34111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1.862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57.72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1.166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36.15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34115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34088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34116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34117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25.56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34108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34208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34087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34107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8226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3.189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98.86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8228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1.637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50.75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8227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70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"ЛИТАКОВСКА ЗОРА"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8240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1.094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33.91</w:t>
            </w:r>
          </w:p>
        </w:tc>
      </w:tr>
      <w:tr w:rsidR="00A73433" w:rsidRPr="00A73433" w:rsidTr="00A73433">
        <w:trPr>
          <w:trHeight w:val="270"/>
        </w:trPr>
        <w:tc>
          <w:tcPr>
            <w:tcW w:w="4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ОБЩО за ползвателя (дка)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163.347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64.469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1998.55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"ОРХАНИЕ 2013"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8025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5.880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"ОРХАНИЕ 2013"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8049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130.20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"ОРХАНИЕ 2013"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2.255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69.92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"ОРХАНИЕ 2013"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2.134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66.15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"ОРХАНИЕ 2013"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46.87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"ОРХАНИЕ 2013"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8008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"ОРХАНИЕ 2013"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8007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1.428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44.27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"ОРХАНИЕ 2013"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8026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"ОРХАНИЕ 2013"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1.178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36.51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"ОРХАНИЕ 2013"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8048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"ОРХАНИЕ 2013"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8047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0.729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22.60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"ОРХАНИЕ 2013"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8046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"ОРХАНИЕ 2013"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0.658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20.40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"ОРХАНИЕ 2013"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8028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18.97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"ОРХАНИЕ 2013"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"ОРХАНИЕ 2013"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8027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"ОРХАНИЕ 2013"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8229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"ОРХАНИЕ 2013"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8022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10.05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"ОРХАНИЕ 2013"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8023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9.80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"ОРХАНИЕ 2013"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8021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70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КООПЕРАЦИЯ "ОРХАНИЕ 2013"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8001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4.47</w:t>
            </w:r>
          </w:p>
        </w:tc>
      </w:tr>
      <w:tr w:rsidR="00A73433" w:rsidRPr="00A73433" w:rsidTr="00A73433">
        <w:trPr>
          <w:trHeight w:val="270"/>
        </w:trPr>
        <w:tc>
          <w:tcPr>
            <w:tcW w:w="4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ОБЩО за ползвателя (дка)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11.435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15.491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480.22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6076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10.080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6074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10.016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6080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6087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6082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6081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2.983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6075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6079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1.877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58.20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6073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6084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6083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6086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6085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6078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0.252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7.81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6077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0.252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7.81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60092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4.536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140.62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60099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2.638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81.78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60088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2.099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65.08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60091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60090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1.383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42.87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60089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60093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60098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0.729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22.60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60087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60100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41168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2.261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41265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52.08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41247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41241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41158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41262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41208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41099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41207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31.25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41246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26.11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41157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41156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41301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41300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0.561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17.41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41297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41242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41299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41299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0.131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4.07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41098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41266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0.337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10.46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41298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41298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7.76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41167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41264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0.155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4.80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0.153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4.75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34040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6.535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202.59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34004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6.350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34171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6.257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34003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5.977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34148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5.712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177.07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34180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5.376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34150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5.040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156.24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34011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4.705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34137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4.668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34045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4.643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34149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4.536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34185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34132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3.919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34147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34169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3.695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114.55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34275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3.431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34157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34146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34276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34005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34296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3.108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96.35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34297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34125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2.977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34174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2.940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34156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2.940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91.14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34002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2.853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34193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2.806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34279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2.772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34280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2.706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34178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78.12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34123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2.478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34131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2.365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34179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2.264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70.18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34138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2.263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34155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34007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34165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34164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65.10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34170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34127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34041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34016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34012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1.975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34013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1.964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60.87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1.896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34014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1.829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56.70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34015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1.795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55.66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34044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1.759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34277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52.11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34161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34154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52.08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34172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34181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34128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1.638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50.77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34008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34130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34042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34129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1.565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48.51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34182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34183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34188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34162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1.434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44.45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34173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34189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34191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34184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34120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34134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34086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34186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37.99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34001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34135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34027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34006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34190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34021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34145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34126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0.982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30.44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34274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34122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34020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0.957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29.67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34121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0.935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28.99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34192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34133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34143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34153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34167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34168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34159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34160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34278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34010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34140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34158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34187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34141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34273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34019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34043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34194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0.717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22.24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34196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34291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0.623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19.30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34119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34136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34009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0.526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16.31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34142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34023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34018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34177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34139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34152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34281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34017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0.293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9.09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34175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0.252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7.81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34271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34151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0.168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5.21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34144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0.168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5.21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34166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0.168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5.21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34197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34270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3.60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34087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0.087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2.70</w:t>
            </w:r>
          </w:p>
        </w:tc>
      </w:tr>
      <w:tr w:rsidR="00A73433" w:rsidRPr="00A73433" w:rsidTr="00A73433">
        <w:trPr>
          <w:trHeight w:val="270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34118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0.013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0.40</w:t>
            </w:r>
          </w:p>
        </w:tc>
      </w:tr>
      <w:tr w:rsidR="00A73433" w:rsidRPr="00A73433" w:rsidTr="00A73433">
        <w:trPr>
          <w:trHeight w:val="270"/>
        </w:trPr>
        <w:tc>
          <w:tcPr>
            <w:tcW w:w="4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ОБЩО за ползвателя (дка)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235.695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75.297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2334.21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32054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32051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32052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32058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32055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32056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32053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1.168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36.21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32057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15038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5.205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161.37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15117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4.419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15107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1.176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36.46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15108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0.398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12.34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0.251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7.77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32063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8.399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32010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6.324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32064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130.20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32047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3.914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121.33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32024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3.695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32003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3.603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32070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32006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32005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32025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32022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2.940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91.14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32048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78.12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32046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32002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32029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32023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65.10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32032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1.990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32007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1.958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32067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1.848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32027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1.806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32027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1.806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55.99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32072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1.764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54.68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32039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52.08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32021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52.08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32045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32013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32066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32016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32017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32008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50.35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32026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32068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32069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32042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32004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32033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32049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32030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32071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39.06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32009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32018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32001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32044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34.38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32040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32015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32043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32028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32073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32034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32074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32038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32075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32014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32035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32126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32037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32012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0.168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5.21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31169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31156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0.056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1.73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23128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4.619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23119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3.864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119.78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23099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23117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2.934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23121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2.916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2.833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23114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2.499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23107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2.450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23122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2.436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2.423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2.389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23116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2.082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23120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1.848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23127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52.08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23118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23113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23123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23108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23111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23125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23115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15.62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23112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0.337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10.44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23151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23149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23126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2.60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24041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10.146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24089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9.962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24088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6.300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24082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4.452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24043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3.528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24081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24042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24042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2.730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84.63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24077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2.352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24083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24087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24086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24086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0.088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2.74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24080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24044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24060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24084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24249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24249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0.756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23.44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24064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24065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24076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0.646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20.03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24062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0.588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18.23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24063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24061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0.588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18.23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24059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24057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24058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24046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24046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0.438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13.59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24056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24052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13.02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24054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24055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13.02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24051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0.336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10.42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24050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24066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10.09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24048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24047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6.19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24035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24036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24037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0.076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2.37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24246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24040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0.071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24031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24045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0.057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1.75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24026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24038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24032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24030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0.029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0.91</w:t>
            </w:r>
          </w:p>
        </w:tc>
      </w:tr>
      <w:tr w:rsidR="00A73433" w:rsidRPr="00A73433" w:rsidTr="00A73433">
        <w:trPr>
          <w:trHeight w:val="270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МИЛЕН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24029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70"/>
        </w:trPr>
        <w:tc>
          <w:tcPr>
            <w:tcW w:w="4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ОБЩО за ползвателя (дка)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206.203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49.257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1526.98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15068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15041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6.985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15042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15078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5.460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169.26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15054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5.040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156.24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15057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15076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15066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15045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15044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3.418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15039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2.740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15084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2.688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15073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2.602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80.65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15060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2.268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15047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2.168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67.22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15043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15053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15069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15059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15058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15081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1.848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15055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15065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15056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15049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1.592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49.34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15080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15167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39.12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15077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15082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15071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39.06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15048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1.174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36.40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15075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15085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15051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15067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15050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15046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15040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15072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15038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8.36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31196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31071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31066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4.935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31077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4.931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31181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4.913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31151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4.284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31078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130.20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31141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4.134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31107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3.948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31035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31130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3.780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117.18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31150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3.599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31160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31149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3.361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104.19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31180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104.16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31137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31183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3.192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98.95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31083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2.951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31033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31091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2.346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31108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2.268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31148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2.268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31096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2.268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31126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31157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67.70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31155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31128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31069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31156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2.032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63.01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31025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31182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2.016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62.50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31186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1.848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31136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1.848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1.814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31080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31134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31052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31158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52.08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31159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52.08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31067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31153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52.08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31138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31188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52.08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31079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31147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31051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31084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31081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31049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1.663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51.56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31185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1.596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49.48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31038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31082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46.87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31094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46.87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31184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46.87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31093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31132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31085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1.344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41.66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31179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1.295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40.15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31011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39.15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31070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31133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31055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39.06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31037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31187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31092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31086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31146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31178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31.73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31072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27.27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31076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31152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31056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31135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31131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31036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31125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31068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31099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31090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22.62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31057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0.672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20.83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0.588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18.23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31177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0.585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18.14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32006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31039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32005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31097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13.02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31054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31098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31176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31087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0.256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7.94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31053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31139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31140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31123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32004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31007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3.43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32003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31142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31175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0.077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2.39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40064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19.735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40034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15.770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40020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12.600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40047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40019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40033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7.465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40109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6.703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40030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6.216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40084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6.089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188.75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40063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5.879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40100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5.838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40023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5.628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40110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5.544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40046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5.460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169.26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40026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40039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4.956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40113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4.923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152.62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40108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40025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4.146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128.52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40069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3.930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40069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3.930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121.84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40037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3.790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40060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3.780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117.18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40041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40054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40112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3.726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40114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3.431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40021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40083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40065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40111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40095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40088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40045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2.982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40082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2.791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40104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78.12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40089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78.12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40057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40008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40101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40036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40044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2.332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40024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40105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1.932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40010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1.848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40012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1.848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57.29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40115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1.753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54.33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40052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52.11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40051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40007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40102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40103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40032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40029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40106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40066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40058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40055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40093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40107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40006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40018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40005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40031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40062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1.594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49.40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40048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40068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40009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40074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1.428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44.27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40056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40085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40059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40091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40092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39.06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40040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39.06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40077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40098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40067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40072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40119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39.06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40118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40090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40027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40071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40038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40028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40061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40116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40050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40099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40094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40042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40035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40117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40096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40049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40011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40053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40043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40097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40123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19.21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40017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15.49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40121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13.02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40022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40120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40075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0.347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10.74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40013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40070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0.336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10.42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40087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40014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40003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40002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0.243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7.53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40122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40015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40001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0.063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1.96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40086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31088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31089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2.084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64.62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31087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1.758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54.51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31063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31062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31064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28.64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31065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31066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31076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4.514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31073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4.149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31143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3.696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31072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3.572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110.74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31075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31074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3.259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31122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2.352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31142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31146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31123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1.896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31111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31113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31113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0.091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2.82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31116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46.93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31144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31121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39.06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31114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31120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31117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31112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31119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31118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0.774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23.99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0.731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22.65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31115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18.68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31141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31077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31161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31179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0.046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31071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31007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2.409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74.69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31018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31019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52.08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31021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31008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52.08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31020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31014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31015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31013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31016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31017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21.69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31022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15096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10.080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15088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15098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3.864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15086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15087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2.612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2.409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74.67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15097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52.08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15090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15091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39.06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15089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39.06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15099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15094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15095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15092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15093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31049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2.535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78.57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31047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31043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78.12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31044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31042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31039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31046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1.165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36.11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31048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31045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31038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31033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2.479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1.913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1.846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31060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31025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31026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31028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31.13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31032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31030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31059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0.838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25.97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31027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31029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13.02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31031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0.083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2.59</w:t>
            </w:r>
          </w:p>
        </w:tc>
      </w:tr>
      <w:tr w:rsidR="00A73433" w:rsidRPr="00A73433" w:rsidTr="00A73433">
        <w:trPr>
          <w:trHeight w:val="270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НИКОЛИНКА ЙОРДАНОВА ГЕОРГИЕВА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31090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9.625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298.36</w:t>
            </w:r>
          </w:p>
        </w:tc>
      </w:tr>
      <w:tr w:rsidR="00A73433" w:rsidRPr="00A73433" w:rsidTr="00A73433">
        <w:trPr>
          <w:trHeight w:val="270"/>
        </w:trPr>
        <w:tc>
          <w:tcPr>
            <w:tcW w:w="4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ОБЩО за ползвателя (дка)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573.360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167.208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5183.44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НОНЧО ТОДОРОВ НОНЧЕВ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20038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НОНЧО ТОДОРОВ НОНЧЕВ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20037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НОНЧО ТОДОРОВ НОНЧЕВ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20044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НОНЧО ТОДОРОВ НОНЧЕВ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20043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НОНЧО ТОДОРОВ НОНЧЕВ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20047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НОНЧО ТОДОРОВ НОНЧЕВ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20046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НОНЧО ТОДОРОВ НОНЧЕВ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20045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НОНЧО ТОДОРОВ НОНЧЕВ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32073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НОНЧО ТОДОРОВ НОНЧЕВ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15119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5.291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НОНЧО ТОДОРОВ НОНЧЕВ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15203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НОНЧО ТОДОРОВ НОНЧЕВ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15027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3.979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НОНЧО ТОДОРОВ НОНЧЕВ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15118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3.948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НОНЧО ТОДОРОВ НОНЧЕВ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15112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1.932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НОНЧО ТОДОРОВ НОНЧЕВ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15033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1.932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НОНЧО ТОДОРОВ НОНЧЕВ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15038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1.800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55.80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НОНЧО ТОДОРОВ НОНЧЕВ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15037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НОНЧО ТОДОРОВ НОНЧЕВ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15036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52.08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НОНЧО ТОДОРОВ НОНЧЕВ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15025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НОНЧО ТОДОРОВ НОНЧЕВ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НОНЧО ТОДОРОВ НОНЧЕВ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31.25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НОНЧО ТОДОРОВ НОНЧЕВ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15035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НОНЧО ТОДОРОВ НОНЧЕВ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15032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НОНЧО ТОДОРОВ НОНЧЕВ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15034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НОНЧО ТОДОРОВ НОНЧЕВ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15111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НОНЧО ТОДОРОВ НОНЧЕВ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15113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НОНЧО ТОДОРОВ НОНЧЕВ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15117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НОНЧО ТОДОРОВ НОНЧЕВ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15026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НОНЧО ТОДОРОВ НОНЧЕВ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0.442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13.70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НОНЧО ТОДОРОВ НОНЧЕВ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15062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НОНЧО ТОДОРОВ НОНЧЕВ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15061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НОНЧО ТОДОРОВ НОНЧЕВ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41215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НОНЧО ТОДОРОВ НОНЧЕВ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41254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НОНЧО ТОДОРОВ НОНЧЕВ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НОНЧО ТОДОРОВ НОНЧЕВ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41259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НОНЧО ТОДОРОВ НОНЧЕВ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41281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0.382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11.84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НОНЧО ТОДОРОВ НОНЧЕВ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41279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НОНЧО ТОДОРОВ НОНЧЕВ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41232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41232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0.344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10.68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НОНЧО ТОДОРОВ НОНЧЕВ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41280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0.217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6.71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НОНЧО ТОДОРОВ НОНЧЕВ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41282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3.85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НОНЧО ТОДОРОВ НОНЧЕВ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41283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3.50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НОНЧО ТОДОРОВ НОНЧЕВ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41284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НОНЧО ТОДОРОВ НОНЧЕВ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41177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0.045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НОНЧО ТОДОРОВ НОНЧЕВ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41278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НОНЧО ТОДОРОВ НОНЧЕВ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41121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НОНЧО ТОДОРОВ НОНЧЕВ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41177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27.90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НОНЧО ТОДОРОВ НОНЧЕВ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41149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НОНЧО ТОДОРОВ НОНЧЕВ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41091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70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НОНЧО ТОДОРОВ НОНЧЕВ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41148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70"/>
        </w:trPr>
        <w:tc>
          <w:tcPr>
            <w:tcW w:w="4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ОБЩО за ползвателя (дка)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52.728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7.915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245.35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4.162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4.101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34208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2.808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34119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1.738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34198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1.283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39.78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34207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34120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34256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34118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12.77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34199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34255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34254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34121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0.085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2.64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34252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2.62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10022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10081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3.972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10043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10041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2.268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10023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65.10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10042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10021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10025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1.468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45.52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10040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34.76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10079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10044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10080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10082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23052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5.880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23055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23029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23030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104.16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23208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23182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3.263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101.15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23054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23026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23185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2.831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87.76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23184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2.688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83.33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23183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23207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2.466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1.956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1.919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59.49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23027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52.11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23028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23053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23186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23025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31.25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23031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0.723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22.40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23050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0.577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17.90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23056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9229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6.668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9230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9166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4.296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9155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3.481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9154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9148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9165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2.957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9228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9153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2.335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9156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2.309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9188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2.229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9159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2.226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9147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1.845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57.20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9226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9187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9186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9189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46.52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9198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43.54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9168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9227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9199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9218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9160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34.25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9217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9220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9185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9182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9167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28.02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9237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9184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9183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9238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24.93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9162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9223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21.95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9225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9170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9239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9161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9139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0.583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18.07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9221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9141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9140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9222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9137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12.43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9138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9169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9136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9181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0.227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9171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9267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0.168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5.21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9268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0.154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4.77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9269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9271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3.86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9135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9270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9180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9172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9134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9216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9214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0.032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9215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9231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9266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8144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8136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2.418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74.96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8231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1.932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8141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8143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8139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8148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1.581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49.01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8145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8168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34.24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8146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8142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31.31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8164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8147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8171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8134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8149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8169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8166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8140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8165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8306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8135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8133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8170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8150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8132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0.386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11.96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8137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8138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8151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8172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0.182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5.64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8163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8127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60079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4.938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60080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4.459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60081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60082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60083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60075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60078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60078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23.26</w:t>
            </w:r>
          </w:p>
        </w:tc>
      </w:tr>
      <w:tr w:rsidR="00A73433" w:rsidRPr="00A73433" w:rsidTr="00A73433">
        <w:trPr>
          <w:trHeight w:val="270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ПЕНКА МЛАДЕНОВА ЗАРКОВА-ОДАДЖИЙСКА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60229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0.254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7.87</w:t>
            </w:r>
          </w:p>
        </w:tc>
      </w:tr>
      <w:tr w:rsidR="00A73433" w:rsidRPr="00A73433" w:rsidTr="00A73433">
        <w:trPr>
          <w:trHeight w:val="270"/>
        </w:trPr>
        <w:tc>
          <w:tcPr>
            <w:tcW w:w="4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ОБЩО за ползвателя (дка)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186.968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43.105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1336.25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ПЕРУНКА ВЕЛЧЕВА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51160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14.183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ПЕРУНКА ВЕЛЧЕВА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51124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5.292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ПЕРУНКА ВЕЛЧЕВА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51077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ПЕРУНКА ВЕЛЧЕВА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51106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4.196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ПЕРУНКА ВЕЛЧЕВА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51123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4.094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ПЕРУНКА ВЕЛЧЕВА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51092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3.696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ПЕРУНКА ВЕЛЧЕВА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51146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ПЕРУНКА ВЕЛЧЕВА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51088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3.071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ПЕРУНКА ВЕЛЧЕВА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51147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3.049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ПЕРУНКА ВЕЛЧЕВА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51104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ПЕРУНКА ВЕЛЧЕВА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51125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2.940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ПЕРУНКА ВЕЛЧЕВА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51148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2.810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ПЕРУНКА ВЕЛЧЕВА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51107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2.748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ПЕРУНКА ВЕЛЧЕВА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51087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2.688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ПЕРУНКА ВЕЛЧЕВА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51121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ПЕРУНКА ВЕЛЧЕВА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51108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78.12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ПЕРУНКА ВЕЛЧЕВА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51076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2.482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ПЕРУНКА ВЕЛЧЕВА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51075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2.481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ПЕРУНКА ВЕЛЧЕВА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51119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2.197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68.11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ПЕРУНКА ВЕЛЧЕВА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51091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67.70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ПЕРУНКА ВЕЛЧЕВА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51109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1.848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ПЕРУНКА ВЕЛЧЕВА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51090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1.847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ПЕРУНКА ВЕЛЧЕВА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51161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1.814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ПЕРУНКА ВЕЛЧЕВА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51086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1.765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54.72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ПЕРУНКА ВЕЛЧЕВА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51122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52.08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ПЕРУНКА ВЕЛЧЕВА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51120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ПЕРУНКА ВЕЛЧЕВА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51093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ПЕРУНКА ВЕЛЧЕВА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51144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ПЕРУНКА ВЕЛЧЕВА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51145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ПЕРУНКА ВЕЛЧЕВА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51143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ПЕРУНКА ВЕЛЧЕВА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51139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ПЕРУНКА ВЕЛЧЕВА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51136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1.176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36.46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ПЕРУНКА ВЕЛЧЕВА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51149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31.25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ПЕРУНКА ВЕЛЧЕВА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51138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31.25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ПЕРУНКА ВЕЛЧЕВА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51111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ПЕРУНКА ВЕЛЧЕВА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51105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ПЕРУНКА ВЕЛЧЕВА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51102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ПЕРУНКА ВЕЛЧЕВА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51112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ПЕРУНКА ВЕЛЧЕВА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51141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26.16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ПЕРУНКА ВЕЛЧЕВА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51135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ПЕРУНКА ВЕЛЧЕВА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51159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ПЕРУНКА ВЕЛЧЕВА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51142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ПЕРУНКА ВЕЛЧЕВА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51137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0.756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23.44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ПЕРУНКА ВЕЛЧЕВА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51127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0.743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ПЕРУНКА ВЕЛЧЕВА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51074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0.692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21.45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ПЕРУНКА ВЕЛЧЕВА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51103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ПЕРУНКА ВЕЛЧЕВА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51089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ПЕРУНКА ВЕЛЧЕВА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51065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ПЕРУНКА ВЕЛЧЕВА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51133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51133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0.485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15.05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ПЕРУНКА ВЕЛЧЕВА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51150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ПЕРУНКА ВЕЛЧЕВА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51134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ПЕРУНКА ВЕЛЧЕВА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51068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ПЕРУНКА ВЕЛЧЕВА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51110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ПЕРУНКА ВЕЛЧЕВА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51118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0.288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8.94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ПЕРУНКА ВЕЛЧЕВА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51067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0.141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4.38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ПЕРУНКА ВЕЛЧЕВА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51053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ПЕРУНКА ВЕЛЧЕВА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51128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ПЕРУНКА ВЕЛЧЕВА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51126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0.049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1.51</w:t>
            </w:r>
          </w:p>
        </w:tc>
      </w:tr>
      <w:tr w:rsidR="00A73433" w:rsidRPr="00A73433" w:rsidTr="00A73433">
        <w:trPr>
          <w:trHeight w:val="270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ПЕРУНКА ВЕЛЧЕВА НИКОЛОВА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51066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70"/>
        </w:trPr>
        <w:tc>
          <w:tcPr>
            <w:tcW w:w="4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ОБЩО за ползвателя (дка)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90.597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17.667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547.69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ВАСИЛЕВ МОНЧЕВ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21003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ВАСИЛЕВ МОНЧЕВ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21015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ВАСИЛЕВ МОНЧЕВ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21014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ВАСИЛЕВ МОНЧЕВ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21010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ВАСИЛЕВ МОНЧЕВ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21009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ВАСИЛЕВ МОНЧЕВ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21021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ВАСИЛЕВ МОНЧЕВ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21008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ВАСИЛЕВ МОНЧЕВ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21020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ВАСИЛЕВ МОНЧЕВ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21011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14.57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ВАСИЛЕВ МОНЧЕВ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21001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13.12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ВАСИЛЕВ МОНЧЕВ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21026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ВАСИЛЕВ МОНЧЕВ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21027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ВАСИЛЕВ МОНЧЕВ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21017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ВАСИЛЕВ МОНЧЕВ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21012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ВАСИЛЕВ МОНЧЕВ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21016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ВАСИЛЕВ МОНЧЕВ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21022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ВАСИЛЕВ МОНЧЕВ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21023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ВАСИЛЕВ МОНЧЕВ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21002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0.168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5.21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ВАСИЛЕВ МОНЧЕВ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21028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21028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0.168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5.21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ВАСИЛЕВ МОНЧЕВ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21029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ВАСИЛЕВ МОНЧЕВ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21030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0.168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5.21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ВАСИЛЕВ МОНЧЕВ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21025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ВАСИЛЕВ МОНЧЕВ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21007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ВАСИЛЕВ МОНЧЕВ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21024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ВАСИЛЕВ МОНЧЕВ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21006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0.147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4.55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ВАСИЛЕВ МОНЧЕВ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21013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ВАСИЛЕВ МОНЧЕВ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21031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2.60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ВАСИЛЕВ МОНЧЕВ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21019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2.60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ВАСИЛЕВ МОНЧЕВ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21005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ВАСИЛЕВ МОНЧЕВ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21004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0.028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ВАСИЛЕВ МОНЧЕВ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15120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2.722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ВАСИЛЕВ МОНЧЕВ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15032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ВАСИЛЕВ МОНЧЕВ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15123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ВАСИЛЕВ МОНЧЕВ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15113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ВАСИЛЕВ МОНЧЕВ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15027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ВАСИЛЕВ МОНЧЕВ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ВАСИЛЕВ МОНЧЕВ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15031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70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ВАСИЛЕВ МОНЧЕВ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15114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0.099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70"/>
        </w:trPr>
        <w:tc>
          <w:tcPr>
            <w:tcW w:w="4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ОБЩО за ползвателя (дка)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24.274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1.740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53.95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60188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5.639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174.82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60191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6.868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212.91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60196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5.443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60186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60194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2.492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77.25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60192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2.259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60193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1.932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60219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1.226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38.01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60195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ПЕТЪР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60199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0.829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25.69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60066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60064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60065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34239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4.436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42072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4.418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42084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4.254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34238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3.920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42027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2.810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87.09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34228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2.735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42028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2.653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82.24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42083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2.459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42071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2.414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42022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1.965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34222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1.815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34241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1.791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42023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42026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1.348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41.79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42025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1.337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41.45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42068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40.73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42074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34236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34221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1.079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33.44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42069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0.956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29.63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34240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0.929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28.79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42066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28.04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34225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42070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34229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0.777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24.09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34235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0.743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23.03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42021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21.92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42073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34232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42082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0.698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21.65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34226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0.588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18.23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34220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0.585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18.14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34233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42085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42086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34244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42020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42067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13.28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34234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13.02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34216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0.394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12.20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34217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0.391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12.14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34214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34242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34243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0.317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9.84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42075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42030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42029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0.262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8.11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34247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34213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34227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ПЕТЪР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42087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42065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42076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42031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0.015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0.46</w:t>
            </w:r>
          </w:p>
        </w:tc>
      </w:tr>
      <w:tr w:rsidR="00A73433" w:rsidRPr="00A73433" w:rsidTr="00A73433">
        <w:trPr>
          <w:trHeight w:val="270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ПЕТЪР НАЙДЕНОВ НАЙДЕНОВ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34237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70"/>
        </w:trPr>
        <w:tc>
          <w:tcPr>
            <w:tcW w:w="4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ОБЩО за ползвателя (дка)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61.118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37.548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1164.00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20068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20073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20061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20058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0.790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24.49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20069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20072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20056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0.588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18.23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20070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20070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16.15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20071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13.02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20074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13.02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20060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20053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20057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20055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2.687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8207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78.12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8191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2.099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1.848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8215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1.744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8214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8208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1.674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51.91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8184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1.279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39.65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1.092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33.85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31.25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8189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8199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8212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8182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8213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0.795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24.66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8183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0.783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24.28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8187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8188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8185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8178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8177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15.76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8176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8186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8190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8179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8180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12.63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8181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8175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8174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6.82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8211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2.60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2.60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10034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3.263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10084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2.257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10085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10035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10082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1.936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10038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10036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10029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10028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10031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10037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10026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10108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10200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10030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10212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21.90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10086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18.75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10083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10027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10033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0.278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8.62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10040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4.30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10025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0.128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3.96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23047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8.400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23192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4.135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3.915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23199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3.671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23033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104.16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23050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3.203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99.28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23191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2.856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2.817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87.33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23034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23049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23036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65.10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23187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23059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1.923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59.62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23189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1.764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23196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23032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52.08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23035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23037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50.54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23188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23190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23031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0.957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29.68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23186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9276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5.607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9272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130.20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9150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3.812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9225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3.766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9154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3.282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9151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2.644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9152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78.12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9271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2.396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74.26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9231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2.086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64.65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9235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9285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1.984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9230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1.898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9352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1.872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9353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1.843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9234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52.08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9233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9232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9236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9350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39.22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9155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9351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9223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9165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9149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9156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9265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9263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9148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9278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9242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9243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9264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9245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9438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9244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9255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9280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23.86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9246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9274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0.754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23.37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9241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9237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9279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9247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0.719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22.28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9153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9273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9166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9222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9275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16.29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9437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9266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9248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9349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9262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9261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9354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6.48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9239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9157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9286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9221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9270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9229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9269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9238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0.036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9167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9359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9268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60075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9.829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60078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60078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77.67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60068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60069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60079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60074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70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СВЕТОЗАР ГЕОРГИЕВ БОРИСОВ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60070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70"/>
        </w:trPr>
        <w:tc>
          <w:tcPr>
            <w:tcW w:w="4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ОБЩО за ползвателя (дка)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166.201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56.638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1755.78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СЛАВИ ЙОРДАНОВ СЛАВЧЕВ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16017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2.474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СЛАВИ ЙОРДАНОВ СЛАВЧЕВ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16002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46.90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СЛАВИ ЙОРДАНОВ СЛАВЧЕВ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16003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СЛАВИ ЙОРДАНОВ СЛАВЧЕВ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16018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СЛАВИ ЙОРДАНОВ СЛАВЧЕВ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26041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104.16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СЛАВИ ЙОРДАНОВ СЛАВЧЕВ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26040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2.478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СЛАВИ ЙОРДАНОВ СЛАВЧЕВ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26038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СЛАВИ ЙОРДАНОВ СЛАВЧЕВ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26039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СЛАВИ ЙОРДАНОВ СЛАВЧЕВ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26045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СЛАВИ ЙОРДАНОВ СЛАВЧЕВ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26044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СЛАВИ ЙОРДАНОВ СЛАВЧЕВ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26043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СЛАВИ ЙОРДАНОВ СЛАВЧЕВ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26046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СЛАВИ ЙОРДАНОВ СЛАВЧЕВ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26042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СЛАВИ ЙОРДАНОВ СЛАВЧЕВ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26026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2.329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72.18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СЛАВИ ЙОРДАНОВ СЛАВЧЕВ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26028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СЛАВИ ЙОРДАНОВ СЛАВЧЕВ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26027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0.790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24.50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СЛАВИ ЙОРДАНОВ СЛАВЧЕВ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26030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13.02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СЛАВИ ЙОРДАНОВ СЛАВЧЕВ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26031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0.336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10.42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СЛАВИ ЙОРДАНОВ СЛАВЧЕВ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26035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СЛАВИ ЙОРДАНОВ СЛАВЧЕВ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26034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2.087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64.70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СЛАВИ ЙОРДАНОВ СЛАВЧЕВ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26033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СЛАВИ ЙОРДАНОВ СЛАВЧЕВ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26032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СЛАВИ ЙОРДАНОВ СЛАВЧЕВ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6018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10.817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СЛАВИ ЙОРДАНОВ СЛАВЧЕВ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6014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9.581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СЛАВИ ЙОРДАНОВ СЛАВЧЕВ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6020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8.652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СЛАВИ ЙОРДАНОВ СЛАВЧЕВ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СЛАВИ ЙОРДАНОВ СЛАВЧЕВ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6016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3.276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СЛАВИ ЙОРДАНОВ СЛАВЧЕВ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6021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СЛАВИ ЙОРДАНОВ СЛАВЧЕВ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6034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3.099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СЛАВИ ЙОРДАНОВ СЛАВЧЕВ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6038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2.904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СЛАВИ ЙОРДАНОВ СЛАВЧЕВ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6031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2.901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СЛАВИ ЙОРДАНОВ СЛАВЧЕВ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6032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2.875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СЛАВИ ЙОРДАНОВ СЛАВЧЕВ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6025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2.805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СЛАВИ ЙОРДАНОВ СЛАВЧЕВ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6022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СЛАВИ ЙОРДАНОВ СЛАВЧЕВ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6040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2.265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СЛАВИ ЙОРДАНОВ СЛАВЧЕВ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6015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2.242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СЛАВИ ЙОРДАНОВ СЛАВЧЕВ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6026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67.70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СЛАВИ ЙОРДАНОВ СЛАВЧЕВ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6011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2.183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67.66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СЛАВИ ЙОРДАНОВ СЛАВЧЕВ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6017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2.096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СЛАВИ ЙОРДАНОВ СЛАВЧЕВ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6027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СЛАВИ ЙОРДАНОВ СЛАВЧЕВ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6033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1.794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СЛАВИ ЙОРДАНОВ СЛАВЧЕВ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6035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СЛАВИ ЙОРДАНОВ СЛАВЧЕВ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6036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52.08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СЛАВИ ЙОРДАНОВ СЛАВЧЕВ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6037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СЛАВИ ЙОРДАНОВ СЛАВЧЕВ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6012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СЛАВИ ЙОРДАНОВ СЛАВЧЕВ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6019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СЛАВИ ЙОРДАНОВ СЛАВЧЕВ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6028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СЛАВИ ЙОРДАНОВ СЛАВЧЕВ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6029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СЛАВИ ЙОРДАНОВ СЛАВЧЕВ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6030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0.833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25.84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СЛАВИ ЙОРДАНОВ СЛАВЧЕВ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6050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СЛАВИ ЙОРДАНОВ СЛАВЧЕВ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6070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СЛАВИ ЙОРДАНОВ СЛАВЧЕВ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6072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2.628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81.48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СЛАВИ ЙОРДАНОВ СЛАВЧЕВ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6069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2.478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СЛАВИ ЙОРДАНОВ СЛАВЧЕВ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6071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0.963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29.85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СЛАВИ ЙОРДАНОВ СЛАВЧЕВ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6052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СЛАВИ ЙОРДАНОВ СЛАВЧЕВ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6044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СЛАВИ ЙОРДАНОВ СЛАВЧЕВ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6049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СЛАВИ ЙОРДАНОВ СЛАВЧЕВ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6045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СЛАВИ ЙОРДАНОВ СЛАВЧЕВ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6050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СЛАВИ ЙОРДАНОВ СЛАВЧЕВ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6046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СЛАВИ ЙОРДАНОВ СЛАВЧЕВ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6048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СЛАВИ ЙОРДАНОВ СЛАВЧЕВ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6047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СЛАВИ ЙОРДАНОВ СЛАВЧЕВ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60048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2.833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СЛАВИ ЙОРДАНОВ СЛАВЧЕВ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60010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2.767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СЛАВИ ЙОРДАНОВ СЛАВЧЕВ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60050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2.457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76.17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СЛАВИ ЙОРДАНОВ СЛАВЧЕВ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60049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52.08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СЛАВИ ЙОРДАНОВ СЛАВЧЕВ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60007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СЛАВИ ЙОРДАНОВ СЛАВЧЕВ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60008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СЛАВИ ЙОРДАНОВ СЛАВЧЕВ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60009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СЛАВИ ЙОРДАНОВ СЛАВЧЕВ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60011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СЛАВИ ЙОРДАНОВ СЛАВЧЕВ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60006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СЛАВИ ЙОРДАНОВ СЛАВЧЕВ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20062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СЛАВИ ЙОРДАНОВ СЛАВЧЕВ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20067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0.998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30.95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СЛАВИ ЙОРДАНОВ СЛАВЧЕВ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20066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0.997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30.90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СЛАВИ ЙОРДАНОВ СЛАВЧЕВ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20077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0.833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25.82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СЛАВИ ЙОРДАНОВ СЛАВЧЕВ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20078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СЛАВИ ЙОРДАНОВ СЛАВЧЕВ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20065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СЛАВИ ЙОРДАНОВ СЛАВЧЕВ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20087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0.419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13.00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СЛАВИ ЙОРДАНОВ СЛАВЧЕВ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20081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20081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0.419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12.99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СЛАВИ ЙОРДАНОВ СЛАВЧЕВ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20079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0.417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12.93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СЛАВИ ЙОРДАНОВ СЛАВЧЕВ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20064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СЛАВИ ЙОРДАНОВ СЛАВЧЕВ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20082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СЛАВИ ЙОРДАНОВ СЛАВЧЕВ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20080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СЛАВИ ЙОРДАНОВ СЛАВЧЕВ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20049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70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СЛАВИ ЙОРДАНОВ СЛАВЧЕВ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20063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70"/>
        </w:trPr>
        <w:tc>
          <w:tcPr>
            <w:tcW w:w="4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ОБЩО за ползвателя (дка)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115.422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30.366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941.34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20098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20100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20119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20112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21003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20104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20086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20092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20114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20106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20117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20094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0.386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11.97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21004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0.386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11.97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20111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20085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0.336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10.42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20110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20093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0.336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10.41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20083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0.336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10.41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20109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20095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20113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20090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20101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21001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0.235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7.27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20088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20115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20091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20120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20121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0.168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5.21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20108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0.168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5.21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20102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20097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0.168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5.21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20118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0.168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5.21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20123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20125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0.168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5.21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20116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20089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21005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20105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20124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0.126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3.91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20099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0.117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3.63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20096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20103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20107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21006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41018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7.140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41093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41023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4.533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41092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3.534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109.55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41098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41099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41096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2.985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2.475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2.472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76.64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2.414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41015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1.935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1.776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55.06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41017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52.08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41016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41008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41097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41007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1.234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38.26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1.198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37.14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1.156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35.85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41094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41090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0.856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26.54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41095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25.17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22.13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41089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41013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41011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41011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0.463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14.35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41091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41012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24130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12.222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24134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8.736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24148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7.654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24129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7.560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234.36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6.720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24113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5.786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5.301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24112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24247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4.291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24246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4.222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4.181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24145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24137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24133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2.841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24147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24131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24135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2.458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24098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24144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65.10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24146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1.704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52.82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24142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24097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24108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24128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52.08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24143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24107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24127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24140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1.428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44.27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24096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39.28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24149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24132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24139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21.07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24141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13.14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24232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0.336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10.42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24126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9416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4.619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143.19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4.368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9413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4.258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131.99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9418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3.219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9426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2.755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85.39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9417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9425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2.085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9407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52.08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1.667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51.69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9428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9419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37.30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9365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1.183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36.68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9414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1.176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36.46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9411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1.092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33.85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9415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31.25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9408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9412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9427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9364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9423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9366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0.479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14.86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9422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0.389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12.07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9363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9362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32124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9.341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32091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4.872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32088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32094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32087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2.940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32085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32119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32090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1.884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32084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1.722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32084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1.722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53.37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32086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32093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32118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32122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32096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32116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1.255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38.92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32089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32092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32117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32115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32115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26.10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32114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32120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22.46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32121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70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СТРАХИЛ ЛАКОВ БОЧЕВ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32095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70"/>
        </w:trPr>
        <w:tc>
          <w:tcPr>
            <w:tcW w:w="4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ОБЩО за ползвателя (дка)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237.824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63.081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1955.50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49153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8.396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260.28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49147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1.427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44.25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49184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49183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0.672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20.83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49067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49127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49126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52.08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49128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52.07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49120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49117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49119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49118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49116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4.197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130.12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49197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49188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49189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49196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49211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12.72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49071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5.457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49072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49070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7128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5.542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171.81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7123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3.779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7129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3.439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7117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2.917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7131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2.908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7135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7135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2.690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83.38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7132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2.631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7124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2.254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7119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2.016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62.49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7120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7066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7067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7118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7130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46.54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7134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7121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7122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7126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7125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7008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6.269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7007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4.367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7012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3.612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7011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7041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3.358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104.11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7046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7143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2.523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78.22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7039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7044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1.990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7003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1.932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7038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1.847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7045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7047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7009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48.97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7010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39.06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7004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7141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1.176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36.46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7048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7037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7040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7140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0.741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22.97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7001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7142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13.01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7002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13.01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7025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6.316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7111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5.659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7019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4.699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7095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3.610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7108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3.439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7029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2.940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7109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2.940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7021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2.772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7020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2.772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7107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2.519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78.10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7015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7024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7032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2.436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7028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2.349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7103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65.10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7106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2.099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7104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7018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52.07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7101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7102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50.80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7031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7034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7105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7030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7026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7035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7033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7022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7016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7098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0.838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25.98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7099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7013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7100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7096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7023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7023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17.36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49111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46.83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49055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1.678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52.03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49054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0.838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25.98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49137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0.419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13.00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49099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49017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5.033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156.03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19020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3.930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121.83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19021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19015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39.06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19019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19018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19016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19017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19022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49080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49081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49053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49078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52.08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49079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49082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49051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1.588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49.24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49074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46.85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49052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49075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49091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49089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49076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49090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49133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49134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0.417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12.92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49062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49061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49063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9.35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49060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49064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49025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49149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3.441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106.68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49129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11.192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49131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2.268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49142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49146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1.886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49140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1.848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57.29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49144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1.427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44.22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49132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49138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39.06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49204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1.884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49202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49201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49206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49205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49124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1.095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33.94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49004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49003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49002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49009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49012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49011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49069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49068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19075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3.703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19076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28.52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19104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3.779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117.15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19128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2.954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91.58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2.939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91.12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19127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2.622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19124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19103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2.270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19115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65.10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19008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19123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1.764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19126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52.08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19111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52.08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19105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52.08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19125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19099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19107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19122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19116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19007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46.80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39.05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19120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1.251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38.79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19109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19110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19164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19118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19112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19114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19113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19119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19117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19121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0.671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20.79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19098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19097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0.588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18.23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19096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49141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49113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49112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49114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49115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49006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19026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3.514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19045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19047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19048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52.08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19051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52.08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19029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19046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39.06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19027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19025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19028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19049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19052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19053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19091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19085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77.79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19079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19078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19080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19084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52.07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19090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52.07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19092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19083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52.07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19089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19088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39.06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19082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19081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19093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19094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19095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19086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0.661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20.49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19074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19087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49152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10.901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49150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49102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9.382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49097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2.099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49106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49105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49098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49173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4.732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49157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4.451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49172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4.225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49155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3.753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49156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3.527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49168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3.401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49233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49171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2.372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49167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2.320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49170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1.914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59.33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49163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49154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49164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49195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49165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49162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49180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49179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49169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49166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49194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49177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49139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1.257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38.96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7059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3.421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7049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3.095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7078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7084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7072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7057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7068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2.465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7058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2.376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7058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0.141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4.36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7055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65.11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7070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1.951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7077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7076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7051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7069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7071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7081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7082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7053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7050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7080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1.092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33.85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7079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7054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7073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7074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7075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7052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7056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7085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49121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49.57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49125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49122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49123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49093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6.708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49094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1.678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52.02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49030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49021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49023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49043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49086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1.194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37.02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49029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2.099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49008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3.779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7148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7093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7091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7090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7116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7089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7112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7087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7088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7113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0.689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21.35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7114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7094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7092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7115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8.81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19072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6.719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19063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19069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2.276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19058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19073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1.834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19062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19068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52.06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19056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19055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19057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19054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19147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30.96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19070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19059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0.919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28.50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19071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19071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19065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19066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19064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19060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19061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20.76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49130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19032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1.679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52.06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19043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19031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51.46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19042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19033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19036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13035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4.177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129.49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13027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13025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13033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13028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13034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48.98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13026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13030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13031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13032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13029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13107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5.905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183.07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13117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3.990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13115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3.906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13123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3.528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13131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13134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3.355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104.00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13126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2.726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13118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13116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13108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2.475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13125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2.352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13133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2.268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13122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2.241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13129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13111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1.764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52.08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13128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13132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13119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13113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13114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52.07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13130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13112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13121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13120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13222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6.132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13224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4.620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13209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4.405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136.56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13217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4.284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132.80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13189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13220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3.612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13219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13265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2.937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13188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13218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13223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13213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13203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2.519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78.09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13202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2.519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78.09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13198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13212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2.352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13196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2.267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13211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13221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13204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13199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13190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13185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1.679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52.06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13187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13191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13225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13194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1.343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41.65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13215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13229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13210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1.259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39.04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13201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13200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1.259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39.04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13195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13186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13207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13193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13228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13227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13206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13216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13197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13192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13259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13226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13.02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13248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11.265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13243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4.999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13246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4.818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13250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3.359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104.12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13254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13249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2.980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92.39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13261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2.935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90.98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13240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13236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1.975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61.22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13255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13239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1.679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52.05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13238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1.679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52.05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13247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13252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13237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1.629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50.50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13253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13208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13266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13241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39.23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13258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13205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13244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13242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13066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13257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13245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13251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13256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6.493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13079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13078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3.779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13085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3.777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117.10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13077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13080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2.856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88.54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13081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2.772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13095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2.519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78.09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13076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2.099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13091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2.099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13099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2.099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13082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2.097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1.845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57.19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13097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13086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13070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1.679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52.06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13087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1.596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49.48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13098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13089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13096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39.06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13088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13073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13072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39.05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13090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13084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1.259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39.03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13093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13094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13075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13074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31.24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13067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13069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13068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13083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13071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13071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19.52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13058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7.271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13021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4.008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124.24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13063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2.940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13054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13046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13018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2.517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78.04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13037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2.436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13051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2.351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13059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2.310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13036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2.087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13016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1.846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57.23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13061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13060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52.08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13039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52.08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13055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13062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13045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52.07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13023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1.673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51.87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13017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1.671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51.81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13043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13053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13047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1.642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50.89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13052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1.636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50.71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13056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13057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13044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44.15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13050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39.05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13019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13038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13092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13048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25.47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13064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13013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14.869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13007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7.896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244.78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4.491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139.24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2.938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13015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2.661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13008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13008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13012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2.097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65.01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1.807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56.02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52.08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13011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13014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13151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5.878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13171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13143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13145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3.863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13164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13179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13138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13177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13137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3.276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101.56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13181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13166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2.940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13160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2.940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13148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2.603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13175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13153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13146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13142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13140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2.351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13154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2.267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13150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2.099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13168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1.848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57.29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13136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1.847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13162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1.806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13183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1.764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13174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52.08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13180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13169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13165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13178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52.08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13156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13149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13139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13135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13167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1.590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49.29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13176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13152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13144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13182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39.06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13173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39.06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13170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13172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13172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13.02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13147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13161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13163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13159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13158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13141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13157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13155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13155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0.629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19.48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13233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13235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13232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2.099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13231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2.099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13234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13230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4229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8.417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260.93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8.402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6.904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5.878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4138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5.878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5.574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4136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4150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4.199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130.16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3.863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4130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4079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3.779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4094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3.779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4148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3.696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4139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3.361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104.19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4133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4149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4147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4132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104.16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4135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4081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4137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4230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2.949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2.855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4145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4095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4099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4223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2.268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4078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4089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2.099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2.099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4144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1.932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4097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1.714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53.12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4143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4142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4082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4083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4084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4088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52.07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4090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52.07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52.07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1.679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52.03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4140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39.06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4146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4141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4098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39.05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39.05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39.05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4121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4080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4086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4087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1.092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33.84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4118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4092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15.62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4091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4096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4096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4093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4012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6.917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4059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6.720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4067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3.779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4022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3.777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4017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3.766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4018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3.568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4052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4072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4048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4013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2.772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4062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2.604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4057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4060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78.12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4046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4066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4047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4070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4053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4075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4021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2.394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4061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1.931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4016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4064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4073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52.08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4068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52.08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4055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4222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4069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4011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4045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4045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1.638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50.78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4014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49.09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4015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4058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4063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4071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1.344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41.66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4041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4074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4050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4042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4076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39.05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4019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4049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4077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4007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4037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4038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4039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4040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4020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4043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4044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0.782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24.24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4228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4051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4008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4158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3.358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104.09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4170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2.519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78.09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4160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4159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2.459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4171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4173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4172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52.08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4169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4166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4157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4168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4165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28.64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4182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4153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4156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4154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4174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4175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4176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4155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4155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0.047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4164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0.582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4161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15.62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4163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4152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4151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0.336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10.40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4162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4220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5.028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155.85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4214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3.778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4215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4219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2.755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85.41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4216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4217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4218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4198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8.249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255.73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6.212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192.58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4199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5.265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4190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4.348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4191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3.779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4193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4192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2.915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4197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65.74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1.951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4195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4194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4196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1.175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36.44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1.092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33.84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4211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104.16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4213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2.938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4212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4225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4134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4185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8.460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4188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7.419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4186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6.193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4187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5.986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4183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2.921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4177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4184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4181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4179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4180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4178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12016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9.238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286.38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12022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6.719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12023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5.883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12018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12007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12015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2.932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12017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12006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2.519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78.08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12002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12012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2.099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12005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12019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52.08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12020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12008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12003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12001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12024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12009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12004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12048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12047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12014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12011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0.588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18.22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12013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4030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5.543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4029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4033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4028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2.430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4032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65.33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4027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4035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4036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4023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4026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4031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4034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4025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4085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1.679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52.05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41312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41038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6.511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41045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6.183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41037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4.873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41043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4.620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41047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3.767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41046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41042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41039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41049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0.952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29.50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41044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41041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41052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41050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0.389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12.06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41051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0.153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4.75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41056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4.441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41059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1.839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41058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49136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41054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37.16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41055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41055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1.047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32.45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41057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41075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5.857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41067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4.451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41068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3.498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41069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3.183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41074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2.519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78.10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41065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41076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1.876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41066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41070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1.679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52.05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41077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41073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41061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46.87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41060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41072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41071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41063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41062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41064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41078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19034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19038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19035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19040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19041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19169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20.77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19039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19014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52.08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19012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39.06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19013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19011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7.74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49109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11016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17.649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547.13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11008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6.969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11015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3.780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117.18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11002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11010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11023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11005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11001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11009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52.08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11003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11011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11004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52.08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11026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11013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1.092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33.85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11014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11027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11007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11019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11020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11006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11018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11021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11017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11022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11025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11024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11028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70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Семи груп ЕООД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4221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52.06</w:t>
            </w:r>
          </w:p>
        </w:tc>
      </w:tr>
      <w:tr w:rsidR="00A73433" w:rsidRPr="00A73433" w:rsidTr="00A73433">
        <w:trPr>
          <w:trHeight w:val="270"/>
        </w:trPr>
        <w:tc>
          <w:tcPr>
            <w:tcW w:w="4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ОБЩО за ползвателя (дка)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1450.593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437.195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13553.04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ТЕМЕНУЖКА ПЕТРОВА МИКОВА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60121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1.839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57.01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ТЕМЕНУЖКА ПЕТРОВА МИКОВА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60126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39.06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ТЕМЕНУЖКА ПЕТРОВА МИКОВА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60172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52.08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ТЕМЕНУЖКА ПЕТРОВА МИКОВА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60132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ТЕМЕНУЖКА ПЕТРОВА МИКОВА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60112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7.560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234.36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ТЕМЕНУЖКА ПЕТРОВА МИКОВА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60111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5.880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182.28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ТЕМЕНУЖКА ПЕТРОВА МИКОВА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60108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5.450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168.94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ТЕМЕНУЖКА ПЕТРОВА МИКОВА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60116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1.890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58.59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ТЕМЕНУЖКА ПЕТРОВА МИКОВА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60118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104.16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ТЕМЕНУЖКА ПЕТРОВА МИКОВА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60119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3.351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103.89</w:t>
            </w:r>
          </w:p>
        </w:tc>
      </w:tr>
      <w:tr w:rsidR="00A73433" w:rsidRPr="00A73433" w:rsidTr="00A73433">
        <w:trPr>
          <w:trHeight w:val="270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ТЕМЕНУЖКА ПЕТРОВА МИКОВА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60183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1.848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57.29</w:t>
            </w:r>
          </w:p>
        </w:tc>
      </w:tr>
      <w:tr w:rsidR="00A73433" w:rsidRPr="00A73433" w:rsidTr="00A73433">
        <w:trPr>
          <w:trHeight w:val="270"/>
        </w:trPr>
        <w:tc>
          <w:tcPr>
            <w:tcW w:w="4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ОБЩО за ползвателя (дка)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0.000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34.958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1083.70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ТОШО ДИМИТРОВ ТОШЕВ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19139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2.093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ТОШО ДИМИТРОВ ТОШЕВ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19134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1.676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51.97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ТОШО ДИМИТРОВ ТОШЕВ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19135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1.459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45.24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ТОШО ДИМИТРОВ ТОШЕВ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19132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1.457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45.16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ТОШО ДИМИТРОВ ТОШЕВ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19136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ТОШО ДИМИТРОВ ТОШЕВ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19133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0.261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8.10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ТОШО ДИМИТРОВ ТОШЕВ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19130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ТОШО ДИМИТРОВ ТОШЕВ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19152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ТОШО ДИМИТРОВ ТОШЕВ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19149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ТОШО ДИМИТРОВ ТОШЕВ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19155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0.934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28.95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ТОШО ДИМИТРОВ ТОШЕВ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19151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26.04</w:t>
            </w:r>
          </w:p>
        </w:tc>
      </w:tr>
      <w:tr w:rsidR="00A73433" w:rsidRPr="00A73433" w:rsidTr="00A73433">
        <w:trPr>
          <w:trHeight w:val="270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ТОШО ДИМИТРОВ ТОШЕВ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19154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0.499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70"/>
        </w:trPr>
        <w:tc>
          <w:tcPr>
            <w:tcW w:w="4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ОБЩО за ползвателя (дка)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9.562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6.628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205.45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60093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60087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1.796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60098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0.951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29.48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60097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60086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0.243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7.54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54063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1.651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51.17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54064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1.196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37.09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54067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1.596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49.46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54066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1.475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45.74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54068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54070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1.926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59.71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56047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1.565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48.52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56045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1.628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50.48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72146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104.16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72140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78.12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72158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3.452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107.00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72164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72165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72182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2.081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64.51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72162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65.10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72183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72160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72184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72187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1.596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49.48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72199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13.02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72202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3.440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106.64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72203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3.147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97.56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72188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2.371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73.51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72143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3.192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98.95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72219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52.08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72209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26.10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72218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72208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0.674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20.89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72120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3.163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98.07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56063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3.024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93.74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56062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78.12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56031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1.344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41.66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56032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1.092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33.85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56033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31.25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56065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130.20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56029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52.08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56026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39.06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56025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39.06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56014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3.024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93.74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56008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4.116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127.59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56010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1.175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36.44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56011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31.28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56071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1.259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39.04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56090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26.16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56069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78.12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56018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56019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56042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1.663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51.54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71013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2.025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62.79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71012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50.22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71022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46.71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71024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0.749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23.22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71019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2.977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92.28</w:t>
            </w:r>
          </w:p>
        </w:tc>
      </w:tr>
      <w:tr w:rsidR="00A73433" w:rsidRPr="00A73433" w:rsidTr="00A73433">
        <w:trPr>
          <w:trHeight w:val="270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ЙОТОВ МИКОВ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71017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39.12</w:t>
            </w:r>
          </w:p>
        </w:tc>
      </w:tr>
      <w:tr w:rsidR="00A73433" w:rsidRPr="00A73433" w:rsidTr="00A73433">
        <w:trPr>
          <w:trHeight w:val="270"/>
        </w:trPr>
        <w:tc>
          <w:tcPr>
            <w:tcW w:w="4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ОБЩО за ползвателя (дка)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4.516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96.969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3006.04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8196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5.861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8244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4.620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8264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3.700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114.70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8256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8265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3.286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8263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8262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8276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2.949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8251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2.944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8305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2.940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91.14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8296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2.940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91.14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8259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8270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8267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2.477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8260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2.448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75.90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8273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8273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2.182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67.64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8272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65.10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8286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2.020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62.62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8274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8298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1.932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8299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1.932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8271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1.930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59.83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8261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1.917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59.41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8258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8289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8197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8297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8257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52.08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8253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8301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8302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8252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52.08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8295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8281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8254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52.08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8279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8245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8293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8239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8288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8285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8290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8280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8242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8275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8291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1.092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33.85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8287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8294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8292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8277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8300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8243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8284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0.836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25.92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8269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8266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0.789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24.47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8308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8308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0.044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8249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8247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8283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0.588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18.23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8278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8304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8303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8268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8250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12.40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8282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0.336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10.42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8248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8220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8219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8077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8076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19.38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8078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0.269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8.35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0.122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3.79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8075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52020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52.08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52021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1.661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51.49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52022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1.348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41.78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52019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1078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5.837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180.96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1489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1.542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47.80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1078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0.619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19.20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1490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77.63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1453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7.706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238.90</w:t>
            </w:r>
          </w:p>
        </w:tc>
      </w:tr>
      <w:tr w:rsidR="00A73433" w:rsidRPr="00A73433" w:rsidTr="00A73433">
        <w:trPr>
          <w:trHeight w:val="270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1454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3.055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94.69</w:t>
            </w:r>
          </w:p>
        </w:tc>
      </w:tr>
      <w:tr w:rsidR="00A73433" w:rsidRPr="00A73433" w:rsidTr="00A73433">
        <w:trPr>
          <w:trHeight w:val="270"/>
        </w:trPr>
        <w:tc>
          <w:tcPr>
            <w:tcW w:w="4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ОБЩО за ползвателя (дка)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85.370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61.632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1910.58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88008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1.814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88006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88031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88004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25.29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88007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88026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88003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88030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0.554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17.16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88017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88032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88005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88023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88019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88029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88014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0.294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9.12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88013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88027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0.259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8.03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88020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88021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88024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6.85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88040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88038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88010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88025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88012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88028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88011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0.035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12.677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9339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7.153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9436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6.556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9362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4.693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9314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3.977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9298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2.848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88.29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9297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9299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9342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9295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1.764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54.68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9311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1.627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50.43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9364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9282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48.05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9296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9363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39.06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9365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1.253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38.83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9323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1.092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33.85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9331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9332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9337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9366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0.785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24.32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9322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9333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9340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9341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9344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9325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9308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9345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0.495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15.33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9343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9312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9355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9307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9334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6.53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9367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0.168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5.21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9411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9368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2.47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9281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0.055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9335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9321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9330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10059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9.660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4.620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10058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2.821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2.751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85.27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8.68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10063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10064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0.864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26.77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10065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10060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10061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10066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20019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13.02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20018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13.02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20020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13.02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20013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20021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20162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20017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0.335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10.38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20154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0.252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7.81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20015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20016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20014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20158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0.155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4.82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20157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20156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0.149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4.61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20159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3.65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20160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20022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20161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0.059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1.83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23057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5.880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23058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5.880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23023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5.880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23019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23056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3.282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23021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2.940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23061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2.929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23022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52.08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23020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23219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23171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23181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44.06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23177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23179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23172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23175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23176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23211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23173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23180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23174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23208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23220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19.83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23221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23218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23182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0.097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3.01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8113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8115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3.058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8092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8114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2.209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8080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8082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8057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1.469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45.53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8081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1.246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38.64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8096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34.24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0.951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29.47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8079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0.876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27.16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8097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0.834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25.86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8060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8117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8083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8091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8074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8111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8059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8058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8076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8099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0.448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13.90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8098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8062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12.44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8090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8118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8075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8116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8056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0.027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8084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53013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3.882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120.34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53014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2.436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75.51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53017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53035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53009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1.672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51.83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53034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1.344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41.66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53018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1.054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32.69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53019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53004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0.954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29.56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53036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53005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53012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53027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0.798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24.74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53011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53032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53029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13.02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53010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53022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53021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0.293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9.10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53031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0.252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7.81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53030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53006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0.236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7.31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53025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0.182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5.64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53007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53026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53003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53024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0.145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4.50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53020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53015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53002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53016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60071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11.647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60072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70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ХРИСТО КОСТАДИНОВ ОДАДЖИЙСКИ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60073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70"/>
        </w:trPr>
        <w:tc>
          <w:tcPr>
            <w:tcW w:w="4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ОБЩО за ползвателя (дка)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189.005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50.650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1570.15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48012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11.543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48095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2.990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48098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48097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1.832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48096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1.768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54.79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48013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10014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5.796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10054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5.292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10016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10015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10053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10013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10072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10071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10052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10070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10055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10055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10.50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10069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23012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12.951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23241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23164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4.830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149.72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23066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4.284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23068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3.948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23064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3.899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23165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3.243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23013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23163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23162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1.881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23065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1.848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23016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23014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23015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39.06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23166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23161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1.015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31.46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23242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23067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23067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0.841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26.07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23160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0.222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6.89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9107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4.620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143.22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9014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3.287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9011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3.047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2.810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2.604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9117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2.268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2.047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1.701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1.641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50.87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9115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9120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9123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46.87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9118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9111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9015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9112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9012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9013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9197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9125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9007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9113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9196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9194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9108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9027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28.68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0.879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27.24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9195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9127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9026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9008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9211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9017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9219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9208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9096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9439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9028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9193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9116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9114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0.419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12.99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9121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9128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9128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0.017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9030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9043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0.168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5.21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9131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9130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9132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0.077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2.38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9212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9016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9018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9192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9440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0.038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9095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9072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9122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0.019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9025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9104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8038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3.444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106.76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8037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8318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2.918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90.45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8034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2.634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81.66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8039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2.268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70.31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8068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1.849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57.30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8067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52.08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8033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41.54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8040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8066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8070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34.75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8015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0.878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27.22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8065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8069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8089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8071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8063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8041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8035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0.343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8064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8064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0.295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9.14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8016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0.246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7.61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8036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8088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8017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8072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34263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5.793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34262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3.364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34261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34264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34198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34266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34260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34259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0.694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21.51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34197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34258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19.08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34257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0.537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16.65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34256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34267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34196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42015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0.57</w:t>
            </w:r>
          </w:p>
        </w:tc>
      </w:tr>
      <w:tr w:rsidR="00A73433" w:rsidRPr="00A73433" w:rsidTr="00A73433">
        <w:trPr>
          <w:trHeight w:val="270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 ХРИСТОВА ОДАДЖИЙСКА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34265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34265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0.021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0.66</w:t>
            </w:r>
          </w:p>
        </w:tc>
      </w:tr>
      <w:tr w:rsidR="00A73433" w:rsidRPr="00A73433" w:rsidTr="00A73433">
        <w:trPr>
          <w:trHeight w:val="270"/>
        </w:trPr>
        <w:tc>
          <w:tcPr>
            <w:tcW w:w="4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ОБЩО за ползвателя (дка)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188.419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41.147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1275.56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ЦВЕТАНА ЦОЛОВА МИКОВА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1608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ЦВЕТАНА ЦОЛОВА МИКОВА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0.979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lastRenderedPageBreak/>
              <w:t>ЦВЕТАНА ЦОЛОВА МИКОВА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1629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5.173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160.36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ЦВЕТАНА ЦОЛОВА МИКОВА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2.918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ЦВЕТАНА ЦОЛОВА МИКОВА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1586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ЦВЕТАНА ЦОЛОВА МИКОВА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1631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33.59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ЦВЕТАНА ЦОЛОВА МИКОВА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1499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ЦВЕТАНА ЦОЛОВА МИКОВА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1632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2.193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67.98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ЦВЕТАНА ЦОЛОВА МИКОВА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1633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1.446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44.82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ЦВЕТАНА ЦОЛОВА МИКОВА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1634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ЦВЕТАНА ЦОЛОВА МИКОВА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1631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0.481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14.93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ЦВЕТАНА ЦОЛОВА МИКОВА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1628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1.292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40.07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ЦВЕТАНА ЦОЛОВА МИКОВА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2.537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ЦВЕТАНА ЦОЛОВА МИКОВА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1636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1.192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36.97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ЦВЕТАНА ЦОЛОВА МИКОВА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1606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0.657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20.37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ЦВЕТАНА ЦОЛОВА МИКОВА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1501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1.791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55.53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ЦВЕТАНА ЦОЛОВА МИКОВА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14003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3.276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101.56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ЦВЕТАНА ЦОЛОВА МИКОВА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14004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52.08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ЦВЕТАНА ЦОЛОВА МИКОВА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14005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39.06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ЦВЕТАНА ЦОЛОВА МИКОВА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14042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7.531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233.46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ЦВЕТАНА ЦОЛОВА МИКОВА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14040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0.776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ЦВЕТАНА ЦОЛОВА МИКОВА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14048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0.415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12.87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ЦВЕТАНА ЦОЛОВА МИКОВА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19160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39.04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ЦВЕТАНА ЦОЛОВА МИКОВА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19144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2.417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74.92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ЦВЕТАНА ЦОЛОВА МИКОВА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19143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1.648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51.08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ЦВЕТАНА ЦОЛОВА МИКОВА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1491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3.129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96.99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ЦВЕТАНА ЦОЛОВА МИКОВА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1492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3.046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94.43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ЦВЕТАНА ЦОЛОВА МИКОВА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2012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1.015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31.46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ЦВЕТАНА ЦОЛОВА МИКОВА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2011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1.319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ЦВЕТАНА ЦОЛОВА МИКОВА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2012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0.796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24.66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ЦВЕТАНА ЦОЛОВА МИКОВА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2323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3.662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113.53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ЦВЕТАНА ЦОЛОВА МИКОВА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2383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1.989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61.67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ЦВЕТАНА ЦОЛОВА МИКОВА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2382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1.880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58.28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ЦВЕТАНА ЦОЛОВА МИКОВА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2126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3.568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110.60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ЦВЕТАНА ЦОЛОВА МИКОВА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14029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52.08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ЦВЕТАНА ЦОЛОВА МИКОВА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14031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1.680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52.08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ЦВЕТАНА ЦОЛОВА МИКОВА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14030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1.260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39.06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ЦВЕТАНА ЦОЛОВА МИКОВА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14032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0.252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7.81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ЦВЕТАНА ЦОЛОВА МИКОВА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14026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2.757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85.46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ЦВЕТАНА ЦОЛОВА МИКОВА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14025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1.518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47.06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ЦВЕТАНА ЦОЛОВА МИКОВА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14024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1.131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35.06</w:t>
            </w:r>
          </w:p>
        </w:tc>
      </w:tr>
      <w:tr w:rsidR="00A73433" w:rsidRPr="00A73433" w:rsidTr="00A7343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ЦВЕТАНА ЦОЛОВА МИКОВА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14023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1.055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32.72</w:t>
            </w:r>
          </w:p>
        </w:tc>
      </w:tr>
      <w:tr w:rsidR="00A73433" w:rsidRPr="00A73433" w:rsidTr="00A73433">
        <w:trPr>
          <w:trHeight w:val="270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ЦВЕТАНА ЦОЛОВА МИКОВА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309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14022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0.812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sz w:val="20"/>
                <w:szCs w:val="20"/>
                <w:lang w:val="bg-BG" w:eastAsia="bg-BG"/>
              </w:rPr>
              <w:t>25.16</w:t>
            </w:r>
          </w:p>
        </w:tc>
      </w:tr>
      <w:tr w:rsidR="00A73433" w:rsidRPr="00A73433" w:rsidTr="00A73433">
        <w:trPr>
          <w:trHeight w:val="270"/>
        </w:trPr>
        <w:tc>
          <w:tcPr>
            <w:tcW w:w="4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ОБЩО за ползвателя (дка)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11.599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66.801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2070.84</w:t>
            </w:r>
          </w:p>
        </w:tc>
      </w:tr>
      <w:tr w:rsidR="00A73433" w:rsidRPr="00A73433" w:rsidTr="00A73433">
        <w:trPr>
          <w:trHeight w:val="27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ОБЩО за землището (дка)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7549.687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2318.160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433" w:rsidRPr="00A73433" w:rsidRDefault="00A73433" w:rsidP="00A7343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A73433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71862.97</w:t>
            </w:r>
          </w:p>
        </w:tc>
      </w:tr>
    </w:tbl>
    <w:p w:rsidR="008324AB" w:rsidRPr="002725F6" w:rsidRDefault="008324AB" w:rsidP="00E52E11">
      <w:pPr>
        <w:jc w:val="both"/>
        <w:rPr>
          <w:lang w:val="ru-RU"/>
        </w:rPr>
      </w:pPr>
    </w:p>
    <w:p w:rsidR="00617A58" w:rsidRPr="00334F0E" w:rsidRDefault="00617A58" w:rsidP="00E52E11">
      <w:pPr>
        <w:jc w:val="both"/>
        <w:rPr>
          <w:b/>
          <w:sz w:val="18"/>
          <w:szCs w:val="18"/>
          <w:lang w:val="bg-BG"/>
        </w:rPr>
      </w:pPr>
    </w:p>
    <w:p w:rsidR="00F06BC9" w:rsidRPr="00CE78CA" w:rsidRDefault="00713EC9" w:rsidP="00713EC9">
      <w:pPr>
        <w:jc w:val="both"/>
        <w:textAlignment w:val="center"/>
        <w:rPr>
          <w:lang w:val="bg-BG"/>
        </w:rPr>
      </w:pPr>
      <w:r>
        <w:rPr>
          <w:lang w:val="bg-BG"/>
        </w:rPr>
        <w:t xml:space="preserve">    </w:t>
      </w:r>
      <w:r w:rsidR="00F06BC9" w:rsidRPr="00CE78CA">
        <w:rPr>
          <w:lang w:val="bg-BG"/>
        </w:rPr>
        <w:t>Н</w:t>
      </w:r>
      <w:r w:rsidR="00F06BC9" w:rsidRPr="00CE78CA">
        <w:rPr>
          <w:lang w:val="ru-RU"/>
        </w:rPr>
        <w:t>астоящата заповед, заедно с окончателните регистри и карта на ползването, да се обяви в кметството и в сградата на общинската служба по земеделие и се публикува на интернет страницата на общината и на областната дирекция "Земеделие</w:t>
      </w:r>
      <w:r w:rsidR="00F06BC9" w:rsidRPr="00CE78CA">
        <w:rPr>
          <w:lang w:val="bg-BG"/>
        </w:rPr>
        <w:t>“</w:t>
      </w:r>
    </w:p>
    <w:p w:rsidR="00F06BC9" w:rsidRPr="00CE78CA" w:rsidRDefault="00713EC9" w:rsidP="00713EC9">
      <w:pPr>
        <w:jc w:val="both"/>
        <w:textAlignment w:val="center"/>
        <w:rPr>
          <w:lang w:val="ru-RU"/>
        </w:rPr>
      </w:pPr>
      <w:r>
        <w:rPr>
          <w:lang w:val="ru-RU"/>
        </w:rPr>
        <w:t xml:space="preserve">    </w:t>
      </w:r>
      <w:r w:rsidR="00F06BC9" w:rsidRPr="00CE78CA">
        <w:rPr>
          <w:lang w:val="ru-RU"/>
        </w:rPr>
        <w:t xml:space="preserve">Заповедта може да бъде обжалвана в 14-дневен срок по реда на </w:t>
      </w:r>
      <w:r>
        <w:rPr>
          <w:lang w:val="ru-RU"/>
        </w:rPr>
        <w:t xml:space="preserve">      </w:t>
      </w:r>
      <w:r w:rsidR="00F06BC9" w:rsidRPr="00CE78CA">
        <w:rPr>
          <w:lang w:val="ru-RU"/>
        </w:rPr>
        <w:t>Административнопроцесуалния кодекс.</w:t>
      </w:r>
    </w:p>
    <w:p w:rsidR="00F06BC9" w:rsidRDefault="00F06BC9" w:rsidP="00713EC9">
      <w:pPr>
        <w:jc w:val="both"/>
        <w:textAlignment w:val="center"/>
      </w:pPr>
      <w:r w:rsidRPr="00CE78CA">
        <w:rPr>
          <w:lang w:val="ru-RU"/>
        </w:rPr>
        <w:t>Обжалването на заповедта не спира изпълнението й.</w:t>
      </w:r>
    </w:p>
    <w:p w:rsidR="00A73433" w:rsidRPr="00A73433" w:rsidRDefault="00A73433" w:rsidP="00713EC9">
      <w:pPr>
        <w:jc w:val="both"/>
        <w:textAlignment w:val="center"/>
      </w:pPr>
    </w:p>
    <w:p w:rsidR="009B3FDB" w:rsidRPr="00992DF8" w:rsidRDefault="00713EC9" w:rsidP="00992DF8">
      <w:pPr>
        <w:rPr>
          <w:b/>
          <w:lang w:val="ru-RU"/>
        </w:rPr>
      </w:pPr>
      <w:r>
        <w:rPr>
          <w:lang w:val="ru-RU"/>
        </w:rPr>
        <w:t xml:space="preserve">    </w:t>
      </w:r>
      <w:r w:rsidR="009B3FDB" w:rsidRPr="00CE78CA">
        <w:rPr>
          <w:lang w:val="ru-RU"/>
        </w:rPr>
        <w:t>Ползвателите на земеделски земи са длъжни да внес</w:t>
      </w:r>
      <w:r w:rsidR="009B3FDB" w:rsidRPr="00CE78CA">
        <w:rPr>
          <w:lang w:val="bg-BG"/>
        </w:rPr>
        <w:t>а</w:t>
      </w:r>
      <w:r w:rsidR="009B3FDB" w:rsidRPr="00CE78CA">
        <w:rPr>
          <w:lang w:val="ru-RU"/>
        </w:rPr>
        <w:t xml:space="preserve">т по </w:t>
      </w:r>
      <w:r w:rsidR="004517AC">
        <w:rPr>
          <w:lang w:val="ru-RU"/>
        </w:rPr>
        <w:t>набирателна</w:t>
      </w:r>
      <w:r w:rsidR="009B3FDB" w:rsidRPr="00CE78CA">
        <w:rPr>
          <w:lang w:val="ru-RU"/>
        </w:rPr>
        <w:t xml:space="preserve"> бюджетна сметка в областна дирекция "Земеделие" – </w:t>
      </w:r>
      <w:r w:rsidR="00D66684">
        <w:rPr>
          <w:lang w:val="ru-RU"/>
        </w:rPr>
        <w:t>София</w:t>
      </w:r>
      <w:r w:rsidR="009B3FDB" w:rsidRPr="00CE78CA">
        <w:rPr>
          <w:lang w:val="ru-RU"/>
        </w:rPr>
        <w:t xml:space="preserve"> област</w:t>
      </w:r>
      <w:r w:rsidR="00992DF8">
        <w:rPr>
          <w:b/>
          <w:lang w:val="ru-RU"/>
        </w:rPr>
        <w:t xml:space="preserve">, </w:t>
      </w:r>
      <w:r w:rsidR="00992DF8" w:rsidRPr="00992DF8">
        <w:rPr>
          <w:b/>
          <w:lang w:val="ru-RU"/>
        </w:rPr>
        <w:t>Банка: УниКредитБулбанк</w:t>
      </w:r>
      <w:r w:rsidR="00992DF8">
        <w:rPr>
          <w:b/>
          <w:lang w:val="ru-RU"/>
        </w:rPr>
        <w:t xml:space="preserve">, </w:t>
      </w:r>
      <w:r w:rsidR="00992DF8" w:rsidRPr="00A2209E">
        <w:rPr>
          <w:b/>
        </w:rPr>
        <w:t>BIC</w:t>
      </w:r>
      <w:r w:rsidR="00992DF8" w:rsidRPr="00992DF8">
        <w:rPr>
          <w:b/>
          <w:lang w:val="ru-RU"/>
        </w:rPr>
        <w:t xml:space="preserve">: </w:t>
      </w:r>
      <w:r w:rsidR="00992DF8">
        <w:rPr>
          <w:b/>
        </w:rPr>
        <w:lastRenderedPageBreak/>
        <w:t>UNC</w:t>
      </w:r>
      <w:r w:rsidR="00992DF8" w:rsidRPr="00A2209E">
        <w:rPr>
          <w:b/>
        </w:rPr>
        <w:t>RBGSF</w:t>
      </w:r>
      <w:r w:rsidR="00992DF8">
        <w:rPr>
          <w:b/>
          <w:lang w:val="ru-RU"/>
        </w:rPr>
        <w:t xml:space="preserve">, </w:t>
      </w:r>
      <w:r w:rsidR="00992DF8" w:rsidRPr="00A2209E">
        <w:rPr>
          <w:b/>
        </w:rPr>
        <w:t>IBAN</w:t>
      </w:r>
      <w:r w:rsidR="00992DF8" w:rsidRPr="00992DF8">
        <w:rPr>
          <w:b/>
          <w:lang w:val="ru-RU"/>
        </w:rPr>
        <w:t xml:space="preserve">: </w:t>
      </w:r>
      <w:r w:rsidR="00992DF8">
        <w:rPr>
          <w:b/>
        </w:rPr>
        <w:t>BG</w:t>
      </w:r>
      <w:r w:rsidR="00992DF8" w:rsidRPr="00992DF8">
        <w:rPr>
          <w:b/>
          <w:lang w:val="ru-RU"/>
        </w:rPr>
        <w:t xml:space="preserve">67 </w:t>
      </w:r>
      <w:r w:rsidR="00992DF8">
        <w:rPr>
          <w:b/>
        </w:rPr>
        <w:t>UNC</w:t>
      </w:r>
      <w:r w:rsidR="00992DF8" w:rsidRPr="00A2209E">
        <w:rPr>
          <w:b/>
        </w:rPr>
        <w:t>R</w:t>
      </w:r>
      <w:r w:rsidR="00992DF8" w:rsidRPr="00992DF8">
        <w:rPr>
          <w:b/>
          <w:lang w:val="ru-RU"/>
        </w:rPr>
        <w:t xml:space="preserve"> 7000 3319 7337 51</w:t>
      </w:r>
      <w:r w:rsidR="009B3FDB" w:rsidRPr="00CE78CA">
        <w:rPr>
          <w:lang w:val="ru-RU"/>
        </w:rPr>
        <w:t xml:space="preserve">, сумата в размер на средното годишно рентно плащане за землището </w:t>
      </w:r>
      <w:r w:rsidR="009B3FDB" w:rsidRPr="00CE78CA">
        <w:rPr>
          <w:b/>
          <w:lang w:val="ru-RU"/>
        </w:rPr>
        <w:t>в срок до три месеца</w:t>
      </w:r>
      <w:r w:rsidR="009B3FDB" w:rsidRPr="00CE78CA">
        <w:rPr>
          <w:lang w:val="ru-RU"/>
        </w:rPr>
        <w:t xml:space="preserve"> от публикуване на заповедта.</w:t>
      </w:r>
    </w:p>
    <w:p w:rsidR="00BE215C" w:rsidRPr="004A35CC" w:rsidRDefault="00BE215C" w:rsidP="00713EC9">
      <w:pPr>
        <w:jc w:val="both"/>
        <w:rPr>
          <w:i/>
          <w:lang w:val="ru-RU"/>
        </w:rPr>
      </w:pPr>
      <w:r w:rsidRPr="004A35CC">
        <w:rPr>
          <w:i/>
          <w:lang w:val="ru-RU"/>
        </w:rPr>
        <w:t xml:space="preserve">      За ползвател който не е заплати</w:t>
      </w:r>
      <w:r w:rsidR="00343C03" w:rsidRPr="004A35CC">
        <w:rPr>
          <w:i/>
          <w:lang w:val="ru-RU"/>
        </w:rPr>
        <w:t xml:space="preserve">л сумите за ползваните земи по </w:t>
      </w:r>
      <w:r w:rsidRPr="004A35CC">
        <w:rPr>
          <w:i/>
          <w:lang w:val="ru-RU"/>
        </w:rPr>
        <w:t xml:space="preserve">чл.37в ал.3 т.2 от ЗСПЗЗ, съгласно заповедта по ал.4, </w:t>
      </w:r>
      <w:r w:rsidRPr="004A35CC">
        <w:rPr>
          <w:b/>
          <w:i/>
          <w:lang w:val="ru-RU"/>
        </w:rPr>
        <w:t>се прилага чл.34 ал.6 от ЗСПЗЗ.</w:t>
      </w:r>
    </w:p>
    <w:p w:rsidR="00BE215C" w:rsidRDefault="00BE215C" w:rsidP="00713EC9">
      <w:pPr>
        <w:jc w:val="both"/>
        <w:rPr>
          <w:i/>
        </w:rPr>
      </w:pPr>
      <w:r w:rsidRPr="004A35CC">
        <w:rPr>
          <w:i/>
          <w:lang w:val="ru-RU"/>
        </w:rPr>
        <w:t xml:space="preserve">     Заповедта влиза в сила по отношение на съответния ползвател при изпълнени</w:t>
      </w:r>
      <w:r w:rsidR="002F2872" w:rsidRPr="004A35CC">
        <w:rPr>
          <w:i/>
          <w:lang w:val="ru-RU"/>
        </w:rPr>
        <w:t>е</w:t>
      </w:r>
      <w:r w:rsidRPr="004A35CC">
        <w:rPr>
          <w:i/>
          <w:lang w:val="ru-RU"/>
        </w:rPr>
        <w:t xml:space="preserve"> на условието по чл.72 ал.1 от ППЗСПЗЗ.</w:t>
      </w:r>
    </w:p>
    <w:p w:rsidR="00A73433" w:rsidRPr="00A73433" w:rsidRDefault="00A73433" w:rsidP="00713EC9">
      <w:pPr>
        <w:jc w:val="both"/>
        <w:rPr>
          <w:i/>
        </w:rPr>
      </w:pPr>
    </w:p>
    <w:p w:rsidR="00F06BC9" w:rsidRPr="00CE78CA" w:rsidRDefault="00713EC9" w:rsidP="00713EC9">
      <w:pPr>
        <w:jc w:val="both"/>
        <w:rPr>
          <w:lang w:val="ru-RU"/>
        </w:rPr>
      </w:pPr>
      <w:r>
        <w:rPr>
          <w:lang w:val="ru-RU"/>
        </w:rPr>
        <w:t xml:space="preserve">   </w:t>
      </w:r>
      <w:r w:rsidR="00F06BC9" w:rsidRPr="00CE78CA">
        <w:rPr>
          <w:lang w:val="ru-RU"/>
        </w:rPr>
        <w:t>Копие от заповедта да бъд</w:t>
      </w:r>
      <w:r>
        <w:rPr>
          <w:lang w:val="ru-RU"/>
        </w:rPr>
        <w:t>е връчена на началника на ОСЗ –</w:t>
      </w:r>
      <w:r w:rsidR="0011621C">
        <w:rPr>
          <w:lang w:val="ru-RU"/>
        </w:rPr>
        <w:t>Ботевград</w:t>
      </w:r>
      <w:r w:rsidR="00F06BC9" w:rsidRPr="00CE78CA">
        <w:rPr>
          <w:lang w:val="ru-RU"/>
        </w:rPr>
        <w:t xml:space="preserve"> и на представителите на община</w:t>
      </w:r>
      <w:r w:rsidR="0011621C">
        <w:rPr>
          <w:lang w:val="ru-RU"/>
        </w:rPr>
        <w:t xml:space="preserve"> Ботевград </w:t>
      </w:r>
      <w:r w:rsidR="00F06BC9" w:rsidRPr="00CE78CA">
        <w:rPr>
          <w:lang w:val="ru-RU"/>
        </w:rPr>
        <w:t>и кметство на с</w:t>
      </w:r>
      <w:r w:rsidR="0011621C">
        <w:rPr>
          <w:lang w:val="ru-RU"/>
        </w:rPr>
        <w:t>.</w:t>
      </w:r>
      <w:r w:rsidR="002E3707">
        <w:rPr>
          <w:lang w:val="ru-RU"/>
        </w:rPr>
        <w:t>Литаково</w:t>
      </w:r>
      <w:r w:rsidR="00F06BC9" w:rsidRPr="00CE78CA">
        <w:rPr>
          <w:lang w:val="ru-RU"/>
        </w:rPr>
        <w:t>, участници в комисията – за сведение и изпълнение.</w:t>
      </w:r>
    </w:p>
    <w:p w:rsidR="00753FF4" w:rsidRDefault="00713EC9" w:rsidP="00713EC9">
      <w:pPr>
        <w:jc w:val="both"/>
        <w:rPr>
          <w:lang w:val="bg-BG"/>
        </w:rPr>
      </w:pPr>
      <w:r w:rsidRPr="00535D58">
        <w:rPr>
          <w:lang w:val="bg-BG"/>
        </w:rPr>
        <w:t xml:space="preserve">    </w:t>
      </w:r>
      <w:r w:rsidR="00753FF4" w:rsidRPr="00535D58">
        <w:rPr>
          <w:lang w:val="bg-BG"/>
        </w:rPr>
        <w:t xml:space="preserve">Контрола по изпълнение на настоящата заповед ще упражнявам лично. </w:t>
      </w:r>
    </w:p>
    <w:p w:rsidR="00A74690" w:rsidRDefault="00A74690" w:rsidP="00713EC9">
      <w:pPr>
        <w:jc w:val="both"/>
        <w:rPr>
          <w:lang w:val="bg-BG"/>
        </w:rPr>
      </w:pPr>
    </w:p>
    <w:p w:rsidR="00A74690" w:rsidRPr="00535D58" w:rsidRDefault="00A74690" w:rsidP="00713EC9">
      <w:pPr>
        <w:jc w:val="both"/>
        <w:rPr>
          <w:lang w:val="bg-BG"/>
        </w:rPr>
      </w:pPr>
    </w:p>
    <w:p w:rsidR="006C5E63" w:rsidRPr="00CE78CA" w:rsidRDefault="006C5E63" w:rsidP="00753FF4">
      <w:pPr>
        <w:ind w:firstLine="709"/>
        <w:jc w:val="both"/>
        <w:rPr>
          <w:u w:val="single"/>
          <w:lang w:val="bg-BG"/>
        </w:rPr>
      </w:pPr>
    </w:p>
    <w:p w:rsidR="00F06BC9" w:rsidRPr="00CE78CA" w:rsidRDefault="007E1780" w:rsidP="00F06BC9">
      <w:pPr>
        <w:rPr>
          <w:b/>
          <w:lang w:val="bg-BG"/>
        </w:rPr>
      </w:pPr>
      <w:r>
        <w:rPr>
          <w:b/>
          <w:lang w:val="bg-BG"/>
        </w:rPr>
        <w:t>АНТОНИЯ СТОИМЕНОВА</w:t>
      </w:r>
      <w:r w:rsidR="00850E40">
        <w:rPr>
          <w:b/>
          <w:lang w:val="bg-BG"/>
        </w:rPr>
        <w:t xml:space="preserve">   /П/</w:t>
      </w:r>
      <w:bookmarkStart w:id="3" w:name="_GoBack"/>
      <w:bookmarkEnd w:id="3"/>
    </w:p>
    <w:p w:rsidR="00F06BC9" w:rsidRPr="00CE78CA" w:rsidRDefault="00F06BC9" w:rsidP="00F06BC9">
      <w:pPr>
        <w:rPr>
          <w:i/>
          <w:lang w:val="ru-RU"/>
        </w:rPr>
      </w:pPr>
      <w:r w:rsidRPr="00CE78CA">
        <w:rPr>
          <w:i/>
          <w:lang w:val="bg-BG"/>
        </w:rPr>
        <w:t xml:space="preserve">Директор на </w:t>
      </w:r>
    </w:p>
    <w:p w:rsidR="00F06BC9" w:rsidRPr="00CE78CA" w:rsidRDefault="00F06BC9" w:rsidP="00F06BC9">
      <w:pPr>
        <w:rPr>
          <w:i/>
          <w:lang w:val="ru-RU"/>
        </w:rPr>
      </w:pPr>
      <w:r w:rsidRPr="00CE78CA">
        <w:rPr>
          <w:i/>
          <w:lang w:val="bg-BG"/>
        </w:rPr>
        <w:t xml:space="preserve">Областна дирекция „Земеделие” </w:t>
      </w:r>
    </w:p>
    <w:p w:rsidR="00F06BC9" w:rsidRPr="00CE78CA" w:rsidRDefault="00D66684" w:rsidP="00F06BC9">
      <w:pPr>
        <w:rPr>
          <w:i/>
          <w:lang w:val="bg-BG"/>
        </w:rPr>
      </w:pPr>
      <w:r>
        <w:rPr>
          <w:i/>
          <w:lang w:val="bg-BG"/>
        </w:rPr>
        <w:t>София</w:t>
      </w:r>
      <w:r w:rsidR="00F06BC9" w:rsidRPr="00CE78CA">
        <w:rPr>
          <w:i/>
          <w:lang w:val="bg-BG"/>
        </w:rPr>
        <w:t xml:space="preserve"> област</w:t>
      </w:r>
    </w:p>
    <w:p w:rsidR="00F06BC9" w:rsidRDefault="00F06BC9" w:rsidP="00F06BC9">
      <w:pPr>
        <w:rPr>
          <w:i/>
          <w:lang w:val="bg-BG"/>
        </w:rPr>
      </w:pPr>
    </w:p>
    <w:p w:rsidR="00A74690" w:rsidRPr="00CE78CA" w:rsidRDefault="00A74690" w:rsidP="00F06BC9">
      <w:pPr>
        <w:rPr>
          <w:i/>
          <w:lang w:val="bg-BG"/>
        </w:rPr>
      </w:pPr>
    </w:p>
    <w:sectPr w:rsidR="00A74690" w:rsidRPr="00CE78CA" w:rsidSect="00A73433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1134" w:bottom="1134" w:left="1276" w:header="425" w:footer="23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08C8" w:rsidRDefault="001308C8">
      <w:r>
        <w:separator/>
      </w:r>
    </w:p>
  </w:endnote>
  <w:endnote w:type="continuationSeparator" w:id="0">
    <w:p w:rsidR="001308C8" w:rsidRDefault="00130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Georgia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760F" w:rsidRDefault="006A760F" w:rsidP="00C373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A760F" w:rsidRDefault="006A760F" w:rsidP="00C3734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760F" w:rsidRPr="00713EC9" w:rsidRDefault="006A760F" w:rsidP="00C37346">
    <w:pPr>
      <w:pStyle w:val="Footer"/>
      <w:framePr w:wrap="around" w:vAnchor="text" w:hAnchor="margin" w:xAlign="right" w:y="1"/>
      <w:rPr>
        <w:rStyle w:val="PageNumber"/>
        <w:sz w:val="18"/>
      </w:rPr>
    </w:pPr>
    <w:r w:rsidRPr="00713EC9">
      <w:rPr>
        <w:rStyle w:val="PageNumber"/>
        <w:sz w:val="18"/>
      </w:rPr>
      <w:fldChar w:fldCharType="begin"/>
    </w:r>
    <w:r w:rsidRPr="00713EC9">
      <w:rPr>
        <w:rStyle w:val="PageNumber"/>
        <w:sz w:val="18"/>
      </w:rPr>
      <w:instrText xml:space="preserve">PAGE  </w:instrText>
    </w:r>
    <w:r w:rsidRPr="00713EC9">
      <w:rPr>
        <w:rStyle w:val="PageNumber"/>
        <w:sz w:val="18"/>
      </w:rPr>
      <w:fldChar w:fldCharType="separate"/>
    </w:r>
    <w:r w:rsidR="00850E40">
      <w:rPr>
        <w:rStyle w:val="PageNumber"/>
        <w:noProof/>
        <w:sz w:val="18"/>
      </w:rPr>
      <w:t>108</w:t>
    </w:r>
    <w:r w:rsidRPr="00713EC9">
      <w:rPr>
        <w:rStyle w:val="PageNumber"/>
        <w:sz w:val="18"/>
      </w:rPr>
      <w:fldChar w:fldCharType="end"/>
    </w:r>
  </w:p>
  <w:p w:rsidR="006A760F" w:rsidRPr="002639F4" w:rsidRDefault="006A760F" w:rsidP="00C37346">
    <w:pPr>
      <w:ind w:right="360"/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r w:rsidRPr="002639F4">
      <w:rPr>
        <w:rFonts w:ascii="Verdana" w:hAnsi="Verdana"/>
        <w:sz w:val="16"/>
        <w:szCs w:val="16"/>
      </w:rPr>
      <w:t>mzh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bg</w:t>
    </w:r>
    <w:r w:rsidRPr="002639F4">
      <w:rPr>
        <w:rFonts w:ascii="Verdana" w:hAnsi="Verdana"/>
        <w:sz w:val="16"/>
        <w:szCs w:val="16"/>
        <w:lang w:val="ru-RU"/>
      </w:rPr>
      <w:t>/</w:t>
    </w:r>
    <w:r w:rsidRPr="002639F4">
      <w:rPr>
        <w:rFonts w:ascii="Verdana" w:hAnsi="Verdana"/>
        <w:sz w:val="16"/>
        <w:szCs w:val="16"/>
      </w:rPr>
      <w:t>odz</w:t>
    </w:r>
    <w:r w:rsidRPr="002639F4">
      <w:rPr>
        <w:rFonts w:ascii="Verdana" w:hAnsi="Verdana"/>
        <w:sz w:val="16"/>
        <w:szCs w:val="16"/>
        <w:lang w:val="ru-RU"/>
      </w:rPr>
      <w:t>-</w:t>
    </w:r>
    <w:r w:rsidRPr="002639F4">
      <w:rPr>
        <w:rFonts w:ascii="Verdana" w:hAnsi="Verdana"/>
        <w:sz w:val="16"/>
        <w:szCs w:val="16"/>
      </w:rPr>
      <w:t>sofiaoblast</w:t>
    </w:r>
  </w:p>
  <w:p w:rsidR="006A760F" w:rsidRPr="002639F4" w:rsidRDefault="006A760F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:rsidR="006A760F" w:rsidRPr="00835BBA" w:rsidRDefault="006A760F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760F" w:rsidRPr="00004F45" w:rsidRDefault="006A760F" w:rsidP="00004F45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r w:rsidRPr="00004F45">
      <w:rPr>
        <w:rFonts w:ascii="Verdana" w:hAnsi="Verdana"/>
        <w:sz w:val="16"/>
        <w:szCs w:val="16"/>
      </w:rPr>
      <w:t>mzh</w:t>
    </w:r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bg</w:t>
    </w:r>
    <w:r w:rsidRPr="00004F45">
      <w:rPr>
        <w:rFonts w:ascii="Verdana" w:hAnsi="Verdana"/>
        <w:sz w:val="16"/>
        <w:szCs w:val="16"/>
        <w:lang w:val="ru-RU"/>
      </w:rPr>
      <w:t>/</w:t>
    </w:r>
    <w:r w:rsidRPr="00004F45">
      <w:rPr>
        <w:rFonts w:ascii="Verdana" w:hAnsi="Verdana"/>
        <w:sz w:val="16"/>
        <w:szCs w:val="16"/>
      </w:rPr>
      <w:t>odz</w:t>
    </w:r>
    <w:r w:rsidRPr="00004F45">
      <w:rPr>
        <w:rFonts w:ascii="Verdana" w:hAnsi="Verdana"/>
        <w:sz w:val="16"/>
        <w:szCs w:val="16"/>
        <w:lang w:val="ru-RU"/>
      </w:rPr>
      <w:t>-</w:t>
    </w:r>
    <w:r w:rsidRPr="00004F45">
      <w:rPr>
        <w:rFonts w:ascii="Verdana" w:hAnsi="Verdana"/>
        <w:sz w:val="16"/>
        <w:szCs w:val="16"/>
      </w:rPr>
      <w:t>sofiaoblast</w:t>
    </w:r>
  </w:p>
  <w:p w:rsidR="006A760F" w:rsidRPr="00004F45" w:rsidRDefault="006A760F" w:rsidP="00004F45">
    <w:pPr>
      <w:jc w:val="center"/>
      <w:rPr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  <w:lang w:val="bg-BG"/>
      </w:rPr>
      <w:t>тел:(+3592) 980 28 73, факс: (+3592) 988 32 63, e-mail : odzg_sfoblast@mzh.government.bg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08C8" w:rsidRDefault="001308C8">
      <w:r>
        <w:separator/>
      </w:r>
    </w:p>
  </w:footnote>
  <w:footnote w:type="continuationSeparator" w:id="0">
    <w:p w:rsidR="001308C8" w:rsidRDefault="001308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760F" w:rsidRPr="005B69F7" w:rsidRDefault="00E339BB" w:rsidP="005B69F7">
    <w:pPr>
      <w:pStyle w:val="Heading2"/>
      <w:rPr>
        <w:rStyle w:val="Emphasis"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57216" behindDoc="0" locked="0" layoutInCell="1" allowOverlap="1" wp14:anchorId="4B9AC11B" wp14:editId="0AEF0A12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A760F" w:rsidRPr="005B69F7" w:rsidRDefault="00E339BB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299" distR="114299" simplePos="0" relativeHeight="251658240" behindDoc="0" locked="0" layoutInCell="1" allowOverlap="1" wp14:anchorId="0F61FF2D" wp14:editId="3D872263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61234B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6A760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A760F" w:rsidRPr="0023186B" w:rsidRDefault="006A760F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D450FA">
      <w:rPr>
        <w:sz w:val="36"/>
        <w:szCs w:val="36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D66684">
      <w:rPr>
        <w:rFonts w:ascii="Helen Bg Condensed" w:hAnsi="Helen Bg Condensed"/>
        <w:b w:val="0"/>
        <w:spacing w:val="40"/>
        <w:sz w:val="26"/>
        <w:szCs w:val="26"/>
      </w:rPr>
      <w:t>, храните и горите</w:t>
    </w:r>
  </w:p>
  <w:p w:rsidR="006A760F" w:rsidRPr="00983B22" w:rsidRDefault="006A760F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 xml:space="preserve">Областна дирекция „Земеделие” – </w:t>
    </w:r>
    <w:r w:rsidR="00D66684">
      <w:rPr>
        <w:rFonts w:ascii="Helen Bg Condensed" w:hAnsi="Helen Bg Condensed"/>
        <w:b w:val="0"/>
        <w:spacing w:val="40"/>
        <w:sz w:val="26"/>
        <w:szCs w:val="26"/>
      </w:rPr>
      <w:t>София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област</w:t>
    </w:r>
  </w:p>
  <w:p w:rsidR="006A760F" w:rsidRPr="00983B22" w:rsidRDefault="006A760F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 w15:restartNumberingAfterBreak="0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362"/>
    <w:rsid w:val="00004F45"/>
    <w:rsid w:val="00013A9F"/>
    <w:rsid w:val="00020405"/>
    <w:rsid w:val="00031A1D"/>
    <w:rsid w:val="00034C87"/>
    <w:rsid w:val="00034F6D"/>
    <w:rsid w:val="0009344D"/>
    <w:rsid w:val="00094932"/>
    <w:rsid w:val="000A519D"/>
    <w:rsid w:val="000B05B1"/>
    <w:rsid w:val="000C5047"/>
    <w:rsid w:val="000E2804"/>
    <w:rsid w:val="000E46A8"/>
    <w:rsid w:val="000F691D"/>
    <w:rsid w:val="0011621C"/>
    <w:rsid w:val="001308C8"/>
    <w:rsid w:val="0013647C"/>
    <w:rsid w:val="00137F32"/>
    <w:rsid w:val="00155469"/>
    <w:rsid w:val="00157D1E"/>
    <w:rsid w:val="00164A60"/>
    <w:rsid w:val="001738C2"/>
    <w:rsid w:val="00173A32"/>
    <w:rsid w:val="00174EB5"/>
    <w:rsid w:val="001850C9"/>
    <w:rsid w:val="001A06E4"/>
    <w:rsid w:val="001A1BA3"/>
    <w:rsid w:val="001A1C66"/>
    <w:rsid w:val="001B4BA5"/>
    <w:rsid w:val="001E1CD9"/>
    <w:rsid w:val="0020653E"/>
    <w:rsid w:val="00212573"/>
    <w:rsid w:val="00225E60"/>
    <w:rsid w:val="0023186B"/>
    <w:rsid w:val="00236727"/>
    <w:rsid w:val="0024276E"/>
    <w:rsid w:val="0025129D"/>
    <w:rsid w:val="002639F4"/>
    <w:rsid w:val="00266D04"/>
    <w:rsid w:val="002725F6"/>
    <w:rsid w:val="00291BDD"/>
    <w:rsid w:val="002A10AF"/>
    <w:rsid w:val="002C5874"/>
    <w:rsid w:val="002D3B8A"/>
    <w:rsid w:val="002E25EF"/>
    <w:rsid w:val="002E3707"/>
    <w:rsid w:val="002F0494"/>
    <w:rsid w:val="002F2872"/>
    <w:rsid w:val="003015D9"/>
    <w:rsid w:val="00307648"/>
    <w:rsid w:val="003140CD"/>
    <w:rsid w:val="00320F7F"/>
    <w:rsid w:val="00325630"/>
    <w:rsid w:val="0033164B"/>
    <w:rsid w:val="0033321F"/>
    <w:rsid w:val="00334F0E"/>
    <w:rsid w:val="003361C6"/>
    <w:rsid w:val="00343C03"/>
    <w:rsid w:val="00345A2F"/>
    <w:rsid w:val="00352944"/>
    <w:rsid w:val="0035766D"/>
    <w:rsid w:val="003813FC"/>
    <w:rsid w:val="0038518E"/>
    <w:rsid w:val="003A6165"/>
    <w:rsid w:val="003A7442"/>
    <w:rsid w:val="003B6B61"/>
    <w:rsid w:val="003C2E20"/>
    <w:rsid w:val="003C6878"/>
    <w:rsid w:val="003D27F5"/>
    <w:rsid w:val="003D29F1"/>
    <w:rsid w:val="003D48FB"/>
    <w:rsid w:val="003E7141"/>
    <w:rsid w:val="003F12AE"/>
    <w:rsid w:val="003F6ADC"/>
    <w:rsid w:val="00401145"/>
    <w:rsid w:val="00430352"/>
    <w:rsid w:val="0043766A"/>
    <w:rsid w:val="00443D11"/>
    <w:rsid w:val="00446795"/>
    <w:rsid w:val="004517AC"/>
    <w:rsid w:val="00454CDE"/>
    <w:rsid w:val="00457F33"/>
    <w:rsid w:val="00463733"/>
    <w:rsid w:val="00464DCD"/>
    <w:rsid w:val="00470179"/>
    <w:rsid w:val="00471AF4"/>
    <w:rsid w:val="00496975"/>
    <w:rsid w:val="004A35CC"/>
    <w:rsid w:val="004B10BF"/>
    <w:rsid w:val="004C3144"/>
    <w:rsid w:val="004C4B62"/>
    <w:rsid w:val="004E31E0"/>
    <w:rsid w:val="004E5FF6"/>
    <w:rsid w:val="004F5882"/>
    <w:rsid w:val="004F765C"/>
    <w:rsid w:val="0051429F"/>
    <w:rsid w:val="00522D1E"/>
    <w:rsid w:val="00533524"/>
    <w:rsid w:val="00535D58"/>
    <w:rsid w:val="00544517"/>
    <w:rsid w:val="005604AC"/>
    <w:rsid w:val="00564A90"/>
    <w:rsid w:val="0057056E"/>
    <w:rsid w:val="005745ED"/>
    <w:rsid w:val="00575425"/>
    <w:rsid w:val="00576362"/>
    <w:rsid w:val="005812FB"/>
    <w:rsid w:val="0058230C"/>
    <w:rsid w:val="00592976"/>
    <w:rsid w:val="00596DB7"/>
    <w:rsid w:val="005A0D6A"/>
    <w:rsid w:val="005A2287"/>
    <w:rsid w:val="005A3B17"/>
    <w:rsid w:val="005B2632"/>
    <w:rsid w:val="005B4D1B"/>
    <w:rsid w:val="005B69F7"/>
    <w:rsid w:val="005C1619"/>
    <w:rsid w:val="005C45C6"/>
    <w:rsid w:val="005D2C61"/>
    <w:rsid w:val="005D42C6"/>
    <w:rsid w:val="005D7788"/>
    <w:rsid w:val="005E5F37"/>
    <w:rsid w:val="005F18B8"/>
    <w:rsid w:val="005F3A9D"/>
    <w:rsid w:val="00600678"/>
    <w:rsid w:val="00602A0B"/>
    <w:rsid w:val="00606C01"/>
    <w:rsid w:val="00616262"/>
    <w:rsid w:val="00617A58"/>
    <w:rsid w:val="00623B38"/>
    <w:rsid w:val="006359F1"/>
    <w:rsid w:val="00645F78"/>
    <w:rsid w:val="00654315"/>
    <w:rsid w:val="006552EC"/>
    <w:rsid w:val="006655C6"/>
    <w:rsid w:val="006727E9"/>
    <w:rsid w:val="006871DF"/>
    <w:rsid w:val="00687C4C"/>
    <w:rsid w:val="006A3970"/>
    <w:rsid w:val="006A760F"/>
    <w:rsid w:val="006B0B9A"/>
    <w:rsid w:val="006B282B"/>
    <w:rsid w:val="006B7386"/>
    <w:rsid w:val="006C1BE4"/>
    <w:rsid w:val="006C5E63"/>
    <w:rsid w:val="006C7E03"/>
    <w:rsid w:val="006E1608"/>
    <w:rsid w:val="006E2F1D"/>
    <w:rsid w:val="006F0945"/>
    <w:rsid w:val="006F5952"/>
    <w:rsid w:val="00703AAB"/>
    <w:rsid w:val="00713EC9"/>
    <w:rsid w:val="00715C9E"/>
    <w:rsid w:val="00724CF9"/>
    <w:rsid w:val="00724E5F"/>
    <w:rsid w:val="00734758"/>
    <w:rsid w:val="007354A2"/>
    <w:rsid w:val="00735898"/>
    <w:rsid w:val="00736645"/>
    <w:rsid w:val="00737F0F"/>
    <w:rsid w:val="00744E16"/>
    <w:rsid w:val="00751C7B"/>
    <w:rsid w:val="00753FF4"/>
    <w:rsid w:val="00762DA8"/>
    <w:rsid w:val="00781F58"/>
    <w:rsid w:val="00785809"/>
    <w:rsid w:val="00787497"/>
    <w:rsid w:val="007947AE"/>
    <w:rsid w:val="00794D64"/>
    <w:rsid w:val="007964C9"/>
    <w:rsid w:val="007A06D3"/>
    <w:rsid w:val="007A6290"/>
    <w:rsid w:val="007B4B8A"/>
    <w:rsid w:val="007D05C7"/>
    <w:rsid w:val="007D07CD"/>
    <w:rsid w:val="007D6450"/>
    <w:rsid w:val="007E1780"/>
    <w:rsid w:val="00800337"/>
    <w:rsid w:val="0080526F"/>
    <w:rsid w:val="00810556"/>
    <w:rsid w:val="00813E21"/>
    <w:rsid w:val="00822F7A"/>
    <w:rsid w:val="00823FF9"/>
    <w:rsid w:val="00824D99"/>
    <w:rsid w:val="008318FA"/>
    <w:rsid w:val="008324AB"/>
    <w:rsid w:val="00835BBA"/>
    <w:rsid w:val="00850E40"/>
    <w:rsid w:val="00853035"/>
    <w:rsid w:val="0085348A"/>
    <w:rsid w:val="0085463F"/>
    <w:rsid w:val="0086367E"/>
    <w:rsid w:val="00871654"/>
    <w:rsid w:val="00883AE2"/>
    <w:rsid w:val="00893776"/>
    <w:rsid w:val="008A1BBB"/>
    <w:rsid w:val="008A408D"/>
    <w:rsid w:val="008B0206"/>
    <w:rsid w:val="008B1300"/>
    <w:rsid w:val="008D1749"/>
    <w:rsid w:val="008D2703"/>
    <w:rsid w:val="008E0E45"/>
    <w:rsid w:val="008F3A6E"/>
    <w:rsid w:val="008F6E64"/>
    <w:rsid w:val="00914FC5"/>
    <w:rsid w:val="00931B42"/>
    <w:rsid w:val="00936425"/>
    <w:rsid w:val="00945150"/>
    <w:rsid w:val="00946D85"/>
    <w:rsid w:val="00953AF6"/>
    <w:rsid w:val="00956CD8"/>
    <w:rsid w:val="00974546"/>
    <w:rsid w:val="009803EE"/>
    <w:rsid w:val="00983B22"/>
    <w:rsid w:val="00985484"/>
    <w:rsid w:val="00992DF8"/>
    <w:rsid w:val="00996A5D"/>
    <w:rsid w:val="0099762A"/>
    <w:rsid w:val="009A2BA7"/>
    <w:rsid w:val="009A49E5"/>
    <w:rsid w:val="009B3FDB"/>
    <w:rsid w:val="009B57C3"/>
    <w:rsid w:val="009D555E"/>
    <w:rsid w:val="009E2A74"/>
    <w:rsid w:val="009E7D8E"/>
    <w:rsid w:val="009F2A96"/>
    <w:rsid w:val="00A23BFD"/>
    <w:rsid w:val="00A2419F"/>
    <w:rsid w:val="00A36C2A"/>
    <w:rsid w:val="00A513B1"/>
    <w:rsid w:val="00A56EBD"/>
    <w:rsid w:val="00A60928"/>
    <w:rsid w:val="00A73433"/>
    <w:rsid w:val="00A74690"/>
    <w:rsid w:val="00A74EBA"/>
    <w:rsid w:val="00A76B02"/>
    <w:rsid w:val="00A805A9"/>
    <w:rsid w:val="00A806FD"/>
    <w:rsid w:val="00A908FE"/>
    <w:rsid w:val="00A92CFD"/>
    <w:rsid w:val="00AA1B24"/>
    <w:rsid w:val="00AA2A49"/>
    <w:rsid w:val="00AA37E5"/>
    <w:rsid w:val="00AB53BB"/>
    <w:rsid w:val="00AD13E8"/>
    <w:rsid w:val="00AD2747"/>
    <w:rsid w:val="00AD3A76"/>
    <w:rsid w:val="00AD6705"/>
    <w:rsid w:val="00AD6B30"/>
    <w:rsid w:val="00AD7D68"/>
    <w:rsid w:val="00AE6009"/>
    <w:rsid w:val="00B01BC8"/>
    <w:rsid w:val="00B02AEB"/>
    <w:rsid w:val="00B14BA2"/>
    <w:rsid w:val="00B157DC"/>
    <w:rsid w:val="00B54180"/>
    <w:rsid w:val="00B54931"/>
    <w:rsid w:val="00B65B7A"/>
    <w:rsid w:val="00B80B62"/>
    <w:rsid w:val="00B97B20"/>
    <w:rsid w:val="00BA5128"/>
    <w:rsid w:val="00BC0B35"/>
    <w:rsid w:val="00BC45FC"/>
    <w:rsid w:val="00BD1BCF"/>
    <w:rsid w:val="00BD5937"/>
    <w:rsid w:val="00BE215C"/>
    <w:rsid w:val="00BE4052"/>
    <w:rsid w:val="00C00904"/>
    <w:rsid w:val="00C02136"/>
    <w:rsid w:val="00C06313"/>
    <w:rsid w:val="00C120B5"/>
    <w:rsid w:val="00C34BD9"/>
    <w:rsid w:val="00C34FAA"/>
    <w:rsid w:val="00C37346"/>
    <w:rsid w:val="00C41B72"/>
    <w:rsid w:val="00C473A4"/>
    <w:rsid w:val="00CA17DF"/>
    <w:rsid w:val="00CA3258"/>
    <w:rsid w:val="00CA41E3"/>
    <w:rsid w:val="00CA7A14"/>
    <w:rsid w:val="00CC671B"/>
    <w:rsid w:val="00CD6A9A"/>
    <w:rsid w:val="00CE47C7"/>
    <w:rsid w:val="00CE5345"/>
    <w:rsid w:val="00CE78CA"/>
    <w:rsid w:val="00CF1702"/>
    <w:rsid w:val="00CF334D"/>
    <w:rsid w:val="00D00BD9"/>
    <w:rsid w:val="00D10B5A"/>
    <w:rsid w:val="00D117C6"/>
    <w:rsid w:val="00D1214A"/>
    <w:rsid w:val="00D1344B"/>
    <w:rsid w:val="00D13F65"/>
    <w:rsid w:val="00D259F5"/>
    <w:rsid w:val="00D30D14"/>
    <w:rsid w:val="00D450FA"/>
    <w:rsid w:val="00D61AE4"/>
    <w:rsid w:val="00D66684"/>
    <w:rsid w:val="00D71A31"/>
    <w:rsid w:val="00D742E5"/>
    <w:rsid w:val="00D7472F"/>
    <w:rsid w:val="00D81D3E"/>
    <w:rsid w:val="00D86C51"/>
    <w:rsid w:val="00D94649"/>
    <w:rsid w:val="00DA5FC2"/>
    <w:rsid w:val="00DA6215"/>
    <w:rsid w:val="00DB0831"/>
    <w:rsid w:val="00DB47C4"/>
    <w:rsid w:val="00E033AB"/>
    <w:rsid w:val="00E14211"/>
    <w:rsid w:val="00E14AEE"/>
    <w:rsid w:val="00E237A5"/>
    <w:rsid w:val="00E276F4"/>
    <w:rsid w:val="00E339BB"/>
    <w:rsid w:val="00E52E11"/>
    <w:rsid w:val="00E5463A"/>
    <w:rsid w:val="00E5627C"/>
    <w:rsid w:val="00E61682"/>
    <w:rsid w:val="00E6220A"/>
    <w:rsid w:val="00E71875"/>
    <w:rsid w:val="00E71BA4"/>
    <w:rsid w:val="00E7445E"/>
    <w:rsid w:val="00E76BF6"/>
    <w:rsid w:val="00EA3B1F"/>
    <w:rsid w:val="00EA778C"/>
    <w:rsid w:val="00EB4DB7"/>
    <w:rsid w:val="00EE1A25"/>
    <w:rsid w:val="00EE2FF9"/>
    <w:rsid w:val="00EF61F2"/>
    <w:rsid w:val="00F06BC9"/>
    <w:rsid w:val="00F1309C"/>
    <w:rsid w:val="00F157F2"/>
    <w:rsid w:val="00F37E58"/>
    <w:rsid w:val="00F63931"/>
    <w:rsid w:val="00F670A1"/>
    <w:rsid w:val="00F72CF1"/>
    <w:rsid w:val="00F7674E"/>
    <w:rsid w:val="00F77810"/>
    <w:rsid w:val="00F95DCD"/>
    <w:rsid w:val="00FA10EE"/>
    <w:rsid w:val="00FA4106"/>
    <w:rsid w:val="00FA62AB"/>
    <w:rsid w:val="00FB2631"/>
    <w:rsid w:val="00FB3A94"/>
    <w:rsid w:val="00FB775A"/>
    <w:rsid w:val="00FD129D"/>
    <w:rsid w:val="00FD45F0"/>
    <w:rsid w:val="00FE4761"/>
    <w:rsid w:val="00FE4CDF"/>
    <w:rsid w:val="00FF13DE"/>
    <w:rsid w:val="00FF334B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AC3FB1"/>
  <w15:docId w15:val="{EBCB15A8-77F7-49CA-BA4B-F3E96535F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1780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NoList"/>
    <w:uiPriority w:val="99"/>
    <w:semiHidden/>
    <w:unhideWhenUsed/>
    <w:rsid w:val="005A2287"/>
  </w:style>
  <w:style w:type="numbering" w:customStyle="1" w:styleId="NoList2">
    <w:name w:val="No List2"/>
    <w:next w:val="NoList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  <w:style w:type="character" w:styleId="FollowedHyperlink">
    <w:name w:val="FollowedHyperlink"/>
    <w:uiPriority w:val="99"/>
    <w:unhideWhenUsed/>
    <w:rsid w:val="00FD45F0"/>
    <w:rPr>
      <w:color w:val="800080"/>
      <w:u w:val="single"/>
    </w:rPr>
  </w:style>
  <w:style w:type="paragraph" w:customStyle="1" w:styleId="xl61">
    <w:name w:val="xl61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2">
    <w:name w:val="xl62"/>
    <w:basedOn w:val="Normal"/>
    <w:rsid w:val="00FD45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3">
    <w:name w:val="xl63"/>
    <w:basedOn w:val="Normal"/>
    <w:rsid w:val="00FD45F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4">
    <w:name w:val="xl64"/>
    <w:basedOn w:val="Normal"/>
    <w:rsid w:val="00FD45F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5">
    <w:name w:val="xl65"/>
    <w:basedOn w:val="Normal"/>
    <w:rsid w:val="00FD45F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6">
    <w:name w:val="xl66"/>
    <w:basedOn w:val="Normal"/>
    <w:rsid w:val="00FD45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7">
    <w:name w:val="xl67"/>
    <w:basedOn w:val="Normal"/>
    <w:rsid w:val="00FD45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9">
    <w:name w:val="xl69"/>
    <w:basedOn w:val="Normal"/>
    <w:rsid w:val="00FD45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0">
    <w:name w:val="xl70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1">
    <w:name w:val="xl71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2">
    <w:name w:val="xl72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3">
    <w:name w:val="xl73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4">
    <w:name w:val="xl74"/>
    <w:basedOn w:val="Normal"/>
    <w:rsid w:val="00464DC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5">
    <w:name w:val="xl75"/>
    <w:basedOn w:val="Normal"/>
    <w:rsid w:val="00464DC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6">
    <w:name w:val="xl76"/>
    <w:basedOn w:val="Normal"/>
    <w:rsid w:val="00464DC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7">
    <w:name w:val="xl77"/>
    <w:basedOn w:val="Normal"/>
    <w:rsid w:val="00464DC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108">
    <w:name w:val="xl108"/>
    <w:basedOn w:val="Normal"/>
    <w:rsid w:val="00914FC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109">
    <w:name w:val="xl109"/>
    <w:basedOn w:val="Normal"/>
    <w:rsid w:val="00914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bg-BG" w:eastAsia="bg-BG"/>
    </w:rPr>
  </w:style>
  <w:style w:type="paragraph" w:customStyle="1" w:styleId="xl110">
    <w:name w:val="xl110"/>
    <w:basedOn w:val="Normal"/>
    <w:rsid w:val="00914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bg-BG" w:eastAsia="bg-BG"/>
    </w:rPr>
  </w:style>
  <w:style w:type="paragraph" w:customStyle="1" w:styleId="xl111">
    <w:name w:val="xl111"/>
    <w:basedOn w:val="Normal"/>
    <w:rsid w:val="00914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val="bg-BG" w:eastAsia="bg-BG"/>
    </w:rPr>
  </w:style>
  <w:style w:type="paragraph" w:customStyle="1" w:styleId="xl112">
    <w:name w:val="xl112"/>
    <w:basedOn w:val="Normal"/>
    <w:rsid w:val="00914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val="bg-BG" w:eastAsia="bg-BG"/>
    </w:rPr>
  </w:style>
  <w:style w:type="paragraph" w:customStyle="1" w:styleId="xl113">
    <w:name w:val="xl113"/>
    <w:basedOn w:val="Normal"/>
    <w:rsid w:val="00914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bg-BG" w:eastAsia="bg-BG"/>
    </w:rPr>
  </w:style>
  <w:style w:type="paragraph" w:customStyle="1" w:styleId="xl114">
    <w:name w:val="xl114"/>
    <w:basedOn w:val="Normal"/>
    <w:rsid w:val="00914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val="bg-BG" w:eastAsia="bg-BG"/>
    </w:rPr>
  </w:style>
  <w:style w:type="paragraph" w:customStyle="1" w:styleId="xl115">
    <w:name w:val="xl115"/>
    <w:basedOn w:val="Normal"/>
    <w:rsid w:val="00914FC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116">
    <w:name w:val="xl116"/>
    <w:basedOn w:val="Normal"/>
    <w:rsid w:val="00914FC5"/>
    <w:pPr>
      <w:spacing w:before="100" w:beforeAutospacing="1" w:after="100" w:afterAutospacing="1"/>
    </w:pPr>
    <w:rPr>
      <w:rFonts w:ascii="Arial" w:hAnsi="Arial" w:cs="Arial"/>
      <w:b/>
      <w:bCs/>
      <w:lang w:val="bg-BG" w:eastAsia="bg-BG"/>
    </w:rPr>
  </w:style>
  <w:style w:type="paragraph" w:customStyle="1" w:styleId="xl117">
    <w:name w:val="xl117"/>
    <w:basedOn w:val="Normal"/>
    <w:rsid w:val="00914FC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bg-BG" w:eastAsia="bg-BG"/>
    </w:rPr>
  </w:style>
  <w:style w:type="paragraph" w:customStyle="1" w:styleId="xl118">
    <w:name w:val="xl118"/>
    <w:basedOn w:val="Normal"/>
    <w:rsid w:val="00914FC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bg-BG" w:eastAsia="bg-BG"/>
    </w:rPr>
  </w:style>
  <w:style w:type="paragraph" w:customStyle="1" w:styleId="xl119">
    <w:name w:val="xl119"/>
    <w:basedOn w:val="Normal"/>
    <w:rsid w:val="00914FC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bg-BG" w:eastAsia="bg-BG"/>
    </w:rPr>
  </w:style>
  <w:style w:type="paragraph" w:customStyle="1" w:styleId="xl120">
    <w:name w:val="xl120"/>
    <w:basedOn w:val="Normal"/>
    <w:rsid w:val="00914F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121">
    <w:name w:val="xl121"/>
    <w:basedOn w:val="Normal"/>
    <w:rsid w:val="00914FC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122">
    <w:name w:val="xl122"/>
    <w:basedOn w:val="Normal"/>
    <w:rsid w:val="00914F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123">
    <w:name w:val="xl123"/>
    <w:basedOn w:val="Normal"/>
    <w:rsid w:val="00914FC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124">
    <w:name w:val="xl124"/>
    <w:basedOn w:val="Normal"/>
    <w:rsid w:val="00914FC5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8">
    <w:name w:val="xl78"/>
    <w:basedOn w:val="Normal"/>
    <w:rsid w:val="00A7343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val="bg-BG" w:eastAsia="bg-BG"/>
    </w:rPr>
  </w:style>
  <w:style w:type="paragraph" w:customStyle="1" w:styleId="xl79">
    <w:name w:val="xl79"/>
    <w:basedOn w:val="Normal"/>
    <w:rsid w:val="00A7343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bg-BG" w:eastAsia="bg-BG"/>
    </w:rPr>
  </w:style>
  <w:style w:type="paragraph" w:customStyle="1" w:styleId="xl80">
    <w:name w:val="xl80"/>
    <w:basedOn w:val="Normal"/>
    <w:rsid w:val="00A7343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81">
    <w:name w:val="xl81"/>
    <w:basedOn w:val="Normal"/>
    <w:rsid w:val="00A7343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82">
    <w:name w:val="xl82"/>
    <w:basedOn w:val="Normal"/>
    <w:rsid w:val="00A7343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83">
    <w:name w:val="xl83"/>
    <w:basedOn w:val="Normal"/>
    <w:rsid w:val="00A73433"/>
    <w:pPr>
      <w:spacing w:before="100" w:beforeAutospacing="1" w:after="100" w:afterAutospacing="1"/>
    </w:pPr>
    <w:rPr>
      <w:rFonts w:ascii="Arial" w:hAnsi="Arial" w:cs="Arial"/>
      <w:b/>
      <w:bCs/>
      <w:lang w:val="bg-BG" w:eastAsia="bg-BG"/>
    </w:rPr>
  </w:style>
  <w:style w:type="paragraph" w:customStyle="1" w:styleId="xl84">
    <w:name w:val="xl84"/>
    <w:basedOn w:val="Normal"/>
    <w:rsid w:val="00A7343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85">
    <w:name w:val="xl85"/>
    <w:basedOn w:val="Normal"/>
    <w:rsid w:val="00A73433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5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15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1206C0-1943-4EE8-A8F9-881ACA4E1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2</TotalTime>
  <Pages>1</Pages>
  <Words>39485</Words>
  <Characters>225067</Characters>
  <Application>Microsoft Office Word</Application>
  <DocSecurity>0</DocSecurity>
  <Lines>1875</Lines>
  <Paragraphs>528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264024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UserODZ</cp:lastModifiedBy>
  <cp:revision>4</cp:revision>
  <cp:lastPrinted>2016-09-16T10:47:00Z</cp:lastPrinted>
  <dcterms:created xsi:type="dcterms:W3CDTF">2019-10-04T10:02:00Z</dcterms:created>
  <dcterms:modified xsi:type="dcterms:W3CDTF">2019-10-04T10:04:00Z</dcterms:modified>
</cp:coreProperties>
</file>